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150B7" w14:textId="3D11B97D" w:rsidR="00115716" w:rsidRPr="005E5BB3" w:rsidRDefault="00115716" w:rsidP="00115716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11</w:t>
      </w:r>
      <w:r w:rsidR="002115B7">
        <w:rPr>
          <w:rFonts w:ascii="Arial" w:hAnsi="Arial" w:cs="Arial"/>
          <w:b/>
          <w:sz w:val="24"/>
          <w:lang w:val="en-US" w:eastAsia="zh-CN"/>
        </w:rPr>
        <w:t>2</w:t>
      </w:r>
      <w:r w:rsidR="00630B34">
        <w:rPr>
          <w:rFonts w:ascii="Arial" w:hAnsi="Arial" w:cs="Arial"/>
          <w:b/>
          <w:sz w:val="24"/>
          <w:lang w:val="en-US" w:eastAsia="zh-CN"/>
        </w:rPr>
        <w:t xml:space="preserve"> bis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EB63F1" w:rsidRPr="00EB63F1">
        <w:rPr>
          <w:rFonts w:ascii="Arial" w:hAnsi="Arial" w:cs="Arial"/>
          <w:b/>
          <w:sz w:val="24"/>
          <w:lang w:val="en-US" w:eastAsia="zh-CN"/>
        </w:rPr>
        <w:t>R4-</w:t>
      </w:r>
      <w:r w:rsidR="0092209E">
        <w:rPr>
          <w:rFonts w:ascii="Arial" w:hAnsi="Arial" w:cs="Arial"/>
          <w:b/>
          <w:sz w:val="24"/>
          <w:lang w:val="en-US" w:eastAsia="zh-CN"/>
        </w:rPr>
        <w:t>2416910</w:t>
      </w:r>
    </w:p>
    <w:p w14:paraId="1A599841" w14:textId="50243B17" w:rsidR="00A3046A" w:rsidRPr="00A3046A" w:rsidRDefault="00254996" w:rsidP="00115716">
      <w:pPr>
        <w:pStyle w:val="Header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>
        <w:rPr>
          <w:sz w:val="24"/>
          <w:lang w:val="en-GB"/>
        </w:rPr>
        <w:t xml:space="preserve">Hefei, China </w:t>
      </w:r>
      <w:r w:rsidR="00115716" w:rsidRPr="0024284D">
        <w:rPr>
          <w:sz w:val="24"/>
        </w:rPr>
        <w:t xml:space="preserve">, </w:t>
      </w:r>
      <w:r w:rsidR="002115B7">
        <w:rPr>
          <w:sz w:val="24"/>
        </w:rPr>
        <w:t>1</w:t>
      </w:r>
      <w:r>
        <w:rPr>
          <w:sz w:val="24"/>
        </w:rPr>
        <w:t>4</w:t>
      </w:r>
      <w:r w:rsidRPr="00254996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115716" w:rsidRPr="0024284D">
        <w:rPr>
          <w:sz w:val="24"/>
        </w:rPr>
        <w:t xml:space="preserve"> – </w:t>
      </w:r>
      <w:r>
        <w:rPr>
          <w:sz w:val="24"/>
        </w:rPr>
        <w:t>18</w:t>
      </w:r>
      <w:r w:rsidRPr="00254996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7A580B">
        <w:rPr>
          <w:sz w:val="24"/>
        </w:rPr>
        <w:t xml:space="preserve"> Octorber </w:t>
      </w:r>
      <w:r w:rsidR="00115716" w:rsidRPr="0024284D">
        <w:rPr>
          <w:sz w:val="24"/>
        </w:rPr>
        <w:t>, 2024</w:t>
      </w:r>
    </w:p>
    <w:p w14:paraId="7A32AE55" w14:textId="2ABB4200" w:rsidR="00070561" w:rsidRPr="00FE6037" w:rsidRDefault="00070561" w:rsidP="002115B7">
      <w:pPr>
        <w:pStyle w:val="Footer"/>
        <w:tabs>
          <w:tab w:val="left" w:pos="632"/>
        </w:tabs>
        <w:jc w:val="both"/>
        <w:rPr>
          <w:noProof w:val="0"/>
        </w:rPr>
      </w:pPr>
    </w:p>
    <w:p w14:paraId="0556DFFA" w14:textId="099EF1B4"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54996" w:rsidRPr="00BF1E30">
        <w:rPr>
          <w:rFonts w:ascii="Arial" w:hAnsi="Arial"/>
          <w:b/>
          <w:sz w:val="24"/>
          <w:lang w:val="en-US"/>
        </w:rPr>
        <w:t>Simulation assumption</w:t>
      </w:r>
      <w:r w:rsidR="00857314">
        <w:rPr>
          <w:rFonts w:ascii="Arial" w:hAnsi="Arial"/>
          <w:b/>
          <w:sz w:val="24"/>
          <w:lang w:val="en-US"/>
        </w:rPr>
        <w:t xml:space="preserve"> </w:t>
      </w:r>
      <w:r w:rsidR="00254996" w:rsidRPr="00BF1E30">
        <w:rPr>
          <w:rFonts w:ascii="Arial" w:hAnsi="Arial"/>
          <w:b/>
          <w:sz w:val="24"/>
          <w:lang w:val="en-US"/>
        </w:rPr>
        <w:t>for</w:t>
      </w:r>
      <w:r w:rsidR="004B1516">
        <w:rPr>
          <w:rFonts w:ascii="Arial" w:hAnsi="Arial"/>
          <w:b/>
          <w:sz w:val="24"/>
          <w:lang w:val="en-US"/>
        </w:rPr>
        <w:t xml:space="preserve"> evaluate</w:t>
      </w:r>
      <w:r w:rsidR="00254996" w:rsidRPr="00BF1E30">
        <w:rPr>
          <w:rFonts w:ascii="Arial" w:hAnsi="Arial"/>
          <w:b/>
          <w:sz w:val="24"/>
          <w:lang w:val="en-US"/>
        </w:rPr>
        <w:t xml:space="preserve"> </w:t>
      </w:r>
      <w:r w:rsidR="00254996">
        <w:rPr>
          <w:rFonts w:ascii="Arial" w:hAnsi="Arial"/>
          <w:b/>
          <w:sz w:val="24"/>
          <w:lang w:val="en-US"/>
        </w:rPr>
        <w:t xml:space="preserve">L1- </w:t>
      </w:r>
      <w:r w:rsidR="002D2075">
        <w:rPr>
          <w:rFonts w:ascii="Arial" w:hAnsi="Arial"/>
          <w:b/>
          <w:sz w:val="24"/>
          <w:lang w:val="en-US"/>
        </w:rPr>
        <w:t>SRS-RSRP</w:t>
      </w:r>
      <w:r w:rsidR="00254996" w:rsidRPr="00BF1E30">
        <w:rPr>
          <w:rFonts w:ascii="Arial" w:hAnsi="Arial"/>
          <w:b/>
          <w:sz w:val="24"/>
          <w:lang w:val="en-US"/>
        </w:rPr>
        <w:t xml:space="preserve"> measurement requirements</w:t>
      </w:r>
    </w:p>
    <w:p w14:paraId="70DB3F47" w14:textId="0C9EAD15"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7A580B">
        <w:rPr>
          <w:rFonts w:ascii="Arial" w:eastAsia="SimSun" w:hAnsi="Arial"/>
          <w:b/>
          <w:sz w:val="24"/>
          <w:lang w:val="en-US" w:eastAsia="zh-CN"/>
        </w:rPr>
        <w:t>Ericsson</w:t>
      </w:r>
    </w:p>
    <w:p w14:paraId="26176F3F" w14:textId="6CAE5F9A" w:rsidR="00AD7AC5" w:rsidRPr="00463613" w:rsidRDefault="00AD7AC5" w:rsidP="00AD7AC5">
      <w:pPr>
        <w:tabs>
          <w:tab w:val="left" w:pos="1985"/>
        </w:tabs>
        <w:spacing w:before="120" w:after="120"/>
        <w:jc w:val="both"/>
        <w:rPr>
          <w:rFonts w:ascii="Arial" w:hAnsi="Arial"/>
          <w:b/>
          <w:noProof/>
          <w:sz w:val="24"/>
          <w:lang w:eastAsia="zh-CN"/>
        </w:rPr>
      </w:pPr>
      <w:r w:rsidRPr="00463613">
        <w:rPr>
          <w:rFonts w:ascii="Arial" w:hAnsi="Arial"/>
          <w:b/>
          <w:noProof/>
          <w:sz w:val="24"/>
          <w:lang w:eastAsia="zh-CN"/>
        </w:rPr>
        <w:t>Agenda item:</w:t>
      </w:r>
      <w:r w:rsidRPr="00463613">
        <w:rPr>
          <w:rFonts w:ascii="Arial" w:hAnsi="Arial"/>
          <w:b/>
          <w:noProof/>
          <w:sz w:val="24"/>
          <w:lang w:eastAsia="zh-CN"/>
        </w:rPr>
        <w:tab/>
      </w:r>
      <w:r w:rsidR="002D2075">
        <w:rPr>
          <w:rFonts w:ascii="Arial" w:hAnsi="Arial"/>
          <w:b/>
          <w:noProof/>
          <w:sz w:val="24"/>
          <w:lang w:eastAsia="zh-CN"/>
        </w:rPr>
        <w:t>6</w:t>
      </w:r>
      <w:r w:rsidR="007A580B">
        <w:rPr>
          <w:rFonts w:ascii="Arial" w:hAnsi="Arial"/>
          <w:b/>
          <w:noProof/>
          <w:sz w:val="24"/>
          <w:lang w:eastAsia="zh-CN"/>
        </w:rPr>
        <w:t>.</w:t>
      </w:r>
      <w:r w:rsidR="002D2075">
        <w:rPr>
          <w:rFonts w:ascii="Arial" w:hAnsi="Arial"/>
          <w:b/>
          <w:noProof/>
          <w:sz w:val="24"/>
          <w:lang w:eastAsia="zh-CN"/>
        </w:rPr>
        <w:t>20</w:t>
      </w:r>
      <w:r w:rsidR="007A580B">
        <w:rPr>
          <w:rFonts w:ascii="Arial" w:hAnsi="Arial"/>
          <w:b/>
          <w:noProof/>
          <w:sz w:val="24"/>
          <w:lang w:eastAsia="zh-CN"/>
        </w:rPr>
        <w:t>.</w:t>
      </w:r>
      <w:r w:rsidR="002D2075">
        <w:rPr>
          <w:rFonts w:ascii="Arial" w:hAnsi="Arial"/>
          <w:b/>
          <w:noProof/>
          <w:sz w:val="24"/>
          <w:lang w:eastAsia="zh-CN"/>
        </w:rPr>
        <w:t>3</w:t>
      </w:r>
    </w:p>
    <w:p w14:paraId="6C137F74" w14:textId="20211EEA"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2D2075">
        <w:rPr>
          <w:rFonts w:ascii="Arial" w:eastAsia="SimSun" w:hAnsi="Arial"/>
          <w:b/>
          <w:sz w:val="24"/>
          <w:lang w:val="en-US" w:eastAsia="zh-CN"/>
        </w:rPr>
        <w:t>Approval</w:t>
      </w:r>
    </w:p>
    <w:p w14:paraId="430D6E7D" w14:textId="77777777" w:rsidR="00114F4F" w:rsidRDefault="00114F4F" w:rsidP="00114F4F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3DE3A6C8" w14:textId="70314BFA" w:rsidR="007E346E" w:rsidRDefault="004B1516" w:rsidP="00FE103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paper provides the link level simulation assumption for L1-SRS-RSRP measurement for Rel-19 </w:t>
      </w:r>
      <w:r w:rsidR="00746CC7">
        <w:rPr>
          <w:rFonts w:eastAsia="SimSun"/>
          <w:lang w:eastAsia="zh-CN"/>
        </w:rPr>
        <w:t>NR evolution of NR duplex operation</w:t>
      </w:r>
      <w:r w:rsidR="00E94BF6">
        <w:rPr>
          <w:rFonts w:eastAsia="SimSun"/>
          <w:lang w:eastAsia="zh-CN"/>
        </w:rPr>
        <w:t>.</w:t>
      </w:r>
      <w:r w:rsidR="005D4756">
        <w:rPr>
          <w:rFonts w:eastAsia="SimSun"/>
          <w:lang w:eastAsia="zh-CN"/>
        </w:rPr>
        <w:t xml:space="preserve"> </w:t>
      </w:r>
    </w:p>
    <w:p w14:paraId="2BC6DC68" w14:textId="05E450D0" w:rsidR="00B719B0" w:rsidRDefault="00FA0C0C" w:rsidP="00E4186F">
      <w:pPr>
        <w:pStyle w:val="Heading1"/>
        <w:jc w:val="both"/>
        <w:rPr>
          <w:lang w:val="en-US"/>
        </w:rPr>
      </w:pPr>
      <w:bookmarkStart w:id="0" w:name="_Hlk175902757"/>
      <w:r>
        <w:rPr>
          <w:lang w:val="en-US"/>
        </w:rPr>
        <w:t>Discussion</w:t>
      </w:r>
      <w:bookmarkEnd w:id="0"/>
      <w:r w:rsidR="00653BA3">
        <w:rPr>
          <w:lang w:val="en-US"/>
        </w:rPr>
        <w:t xml:space="preserve"> on simulation assumption</w:t>
      </w:r>
    </w:p>
    <w:p w14:paraId="30B057CC" w14:textId="3288F933" w:rsidR="00F90E71" w:rsidRPr="00F90E71" w:rsidRDefault="00E94BF6" w:rsidP="00F90E71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intention of the simulation is to investigate the measurement performance of the L1-SRS-RSRP for NR </w:t>
      </w:r>
      <w:r w:rsidR="007D5797">
        <w:rPr>
          <w:rFonts w:eastAsiaTheme="minorEastAsia"/>
          <w:lang w:val="en-US" w:eastAsia="zh-CN"/>
        </w:rPr>
        <w:t>evolution of NR duplex operation</w:t>
      </w:r>
      <w:r>
        <w:rPr>
          <w:rFonts w:eastAsiaTheme="minorEastAsia"/>
          <w:lang w:val="en-US" w:eastAsia="zh-CN"/>
        </w:rPr>
        <w:t>.</w:t>
      </w:r>
    </w:p>
    <w:p w14:paraId="7E7FBA97" w14:textId="77777777" w:rsidR="00267A21" w:rsidRPr="00CB004C" w:rsidRDefault="00267A21" w:rsidP="00267A21">
      <w:pPr>
        <w:pStyle w:val="Heading2"/>
        <w:keepLines w:val="0"/>
        <w:spacing w:before="120" w:after="120"/>
        <w:ind w:right="284"/>
        <w:rPr>
          <w:rFonts w:cs="Arial"/>
          <w:lang w:val="en-US" w:eastAsia="ko-KR"/>
        </w:rPr>
      </w:pPr>
      <w:r w:rsidRPr="00CB004C">
        <w:rPr>
          <w:rFonts w:cs="Arial"/>
          <w:lang w:val="en-US" w:eastAsia="ko-KR"/>
        </w:rPr>
        <w:t xml:space="preserve">L1- SRS-RSRP measurement </w:t>
      </w:r>
    </w:p>
    <w:p w14:paraId="65BEE5BD" w14:textId="77777777" w:rsidR="006E1134" w:rsidRPr="00CB004C" w:rsidRDefault="006E1134" w:rsidP="006E1134">
      <w:pPr>
        <w:pStyle w:val="BodyText"/>
        <w:spacing w:before="120"/>
        <w:jc w:val="both"/>
        <w:rPr>
          <w:rFonts w:ascii="Arial" w:hAnsi="Arial" w:cs="Arial"/>
          <w:lang w:eastAsia="ko-KR"/>
        </w:rPr>
      </w:pPr>
    </w:p>
    <w:p w14:paraId="74582594" w14:textId="3B2CE97D" w:rsidR="003D7ED6" w:rsidRPr="00E94A05" w:rsidRDefault="006E1134" w:rsidP="00E94A05">
      <w:pPr>
        <w:pStyle w:val="Caption"/>
        <w:keepNext/>
        <w:jc w:val="center"/>
        <w:rPr>
          <w:rFonts w:ascii="Arial" w:hAnsi="Arial" w:cs="Arial"/>
          <w:b w:val="0"/>
        </w:rPr>
      </w:pPr>
      <w:r w:rsidRPr="00E24EE8">
        <w:rPr>
          <w:rFonts w:ascii="Arial" w:hAnsi="Arial" w:cs="Arial"/>
          <w:b w:val="0"/>
        </w:rPr>
        <w:t xml:space="preserve">Table </w:t>
      </w:r>
      <w:r w:rsidRPr="00E24EE8">
        <w:rPr>
          <w:rFonts w:ascii="Arial" w:hAnsi="Arial" w:cs="Arial"/>
          <w:b w:val="0"/>
        </w:rPr>
        <w:fldChar w:fldCharType="begin"/>
      </w:r>
      <w:r w:rsidRPr="00E24EE8">
        <w:rPr>
          <w:rFonts w:ascii="Arial" w:hAnsi="Arial" w:cs="Arial"/>
          <w:b w:val="0"/>
        </w:rPr>
        <w:instrText xml:space="preserve"> STYLEREF 1 \s </w:instrText>
      </w:r>
      <w:r w:rsidRPr="00E24EE8">
        <w:rPr>
          <w:rFonts w:ascii="Arial" w:hAnsi="Arial" w:cs="Arial"/>
          <w:b w:val="0"/>
        </w:rPr>
        <w:fldChar w:fldCharType="separate"/>
      </w:r>
      <w:r w:rsidRPr="00E24EE8">
        <w:rPr>
          <w:rFonts w:ascii="Arial" w:hAnsi="Arial" w:cs="Arial"/>
          <w:b w:val="0"/>
          <w:noProof/>
        </w:rPr>
        <w:t>2</w:t>
      </w:r>
      <w:r w:rsidRPr="00E24EE8">
        <w:rPr>
          <w:rFonts w:ascii="Arial" w:hAnsi="Arial" w:cs="Arial"/>
          <w:b w:val="0"/>
        </w:rPr>
        <w:fldChar w:fldCharType="end"/>
      </w:r>
      <w:r w:rsidRPr="00E24EE8">
        <w:rPr>
          <w:rFonts w:ascii="Arial" w:hAnsi="Arial" w:cs="Arial"/>
          <w:b w:val="0"/>
        </w:rPr>
        <w:noBreakHyphen/>
      </w:r>
      <w:r w:rsidRPr="00E24EE8">
        <w:rPr>
          <w:rFonts w:ascii="Arial" w:hAnsi="Arial" w:cs="Arial"/>
          <w:b w:val="0"/>
        </w:rPr>
        <w:fldChar w:fldCharType="begin"/>
      </w:r>
      <w:r w:rsidRPr="00E24EE8">
        <w:rPr>
          <w:rFonts w:ascii="Arial" w:hAnsi="Arial" w:cs="Arial"/>
          <w:b w:val="0"/>
        </w:rPr>
        <w:instrText xml:space="preserve"> SEQ Table \* ARABIC \s 1 </w:instrText>
      </w:r>
      <w:r w:rsidRPr="00E24EE8">
        <w:rPr>
          <w:rFonts w:ascii="Arial" w:hAnsi="Arial" w:cs="Arial"/>
          <w:b w:val="0"/>
        </w:rPr>
        <w:fldChar w:fldCharType="separate"/>
      </w:r>
      <w:r w:rsidRPr="00E24EE8">
        <w:rPr>
          <w:rFonts w:ascii="Arial" w:hAnsi="Arial" w:cs="Arial"/>
          <w:b w:val="0"/>
          <w:noProof/>
        </w:rPr>
        <w:t>1</w:t>
      </w:r>
      <w:r w:rsidRPr="00E24EE8">
        <w:rPr>
          <w:rFonts w:ascii="Arial" w:hAnsi="Arial" w:cs="Arial"/>
          <w:b w:val="0"/>
        </w:rPr>
        <w:fldChar w:fldCharType="end"/>
      </w:r>
      <w:r w:rsidRPr="00E24EE8">
        <w:rPr>
          <w:rFonts w:ascii="Arial" w:hAnsi="Arial" w:cs="Arial"/>
          <w:b w:val="0"/>
        </w:rPr>
        <w:t xml:space="preserve"> Simulation assumptions for </w:t>
      </w:r>
      <w:r w:rsidR="00D332A8">
        <w:rPr>
          <w:rFonts w:ascii="Arial" w:hAnsi="Arial" w:cs="Arial"/>
          <w:b w:val="0"/>
        </w:rPr>
        <w:t>L1-</w:t>
      </w:r>
      <w:r w:rsidRPr="00E24EE8">
        <w:rPr>
          <w:rFonts w:ascii="Arial" w:hAnsi="Arial" w:cs="Arial"/>
          <w:b w:val="0"/>
        </w:rPr>
        <w:t>SRS-RSRP measurement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3"/>
        <w:gridCol w:w="2143"/>
        <w:gridCol w:w="2410"/>
        <w:gridCol w:w="2368"/>
      </w:tblGrid>
      <w:tr w:rsidR="003D7ED6" w:rsidRPr="00E24EE8" w14:paraId="10FDDEEF" w14:textId="77777777" w:rsidTr="003D7ED6">
        <w:trPr>
          <w:trHeight w:val="345"/>
          <w:jc w:val="center"/>
        </w:trPr>
        <w:tc>
          <w:tcPr>
            <w:tcW w:w="3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4A68557" w14:textId="77777777" w:rsidR="003D7ED6" w:rsidRPr="00E24EE8" w:rsidRDefault="003D7ED6">
            <w:pPr>
              <w:spacing w:before="120" w:after="120"/>
              <w:jc w:val="center"/>
              <w:rPr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b/>
                <w:bCs/>
                <w:color w:val="000000"/>
                <w:sz w:val="18"/>
                <w:szCs w:val="18"/>
                <w:lang w:val="en-US" w:eastAsia="ko-KR"/>
              </w:rPr>
              <w:t>Parameters</w:t>
            </w:r>
          </w:p>
        </w:tc>
        <w:tc>
          <w:tcPr>
            <w:tcW w:w="477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3564E12" w14:textId="77777777" w:rsidR="003D7ED6" w:rsidRPr="00E24EE8" w:rsidRDefault="003D7ED6">
            <w:pPr>
              <w:spacing w:before="120" w:after="120"/>
              <w:jc w:val="center"/>
              <w:rPr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Value </w:t>
            </w:r>
          </w:p>
        </w:tc>
      </w:tr>
      <w:tr w:rsidR="003D7ED6" w:rsidRPr="00E24EE8" w14:paraId="096B53CA" w14:textId="77777777" w:rsidTr="003D7ED6">
        <w:trPr>
          <w:trHeight w:val="585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65E3ADB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b/>
                <w:bCs/>
                <w:color w:val="000000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04E111" w14:textId="77777777" w:rsidR="003D7ED6" w:rsidRPr="00E24EE8" w:rsidRDefault="003D7ED6">
            <w:pPr>
              <w:spacing w:before="120" w:after="120"/>
              <w:jc w:val="center"/>
              <w:rPr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b/>
                <w:bCs/>
                <w:color w:val="000000"/>
                <w:sz w:val="18"/>
                <w:szCs w:val="18"/>
                <w:lang w:val="en-US" w:eastAsia="ko-KR"/>
              </w:rPr>
              <w:t>UE0 [victim UE]</w:t>
            </w:r>
          </w:p>
        </w:tc>
        <w:tc>
          <w:tcPr>
            <w:tcW w:w="2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B063F" w14:textId="77777777" w:rsidR="003D7ED6" w:rsidRPr="00E24EE8" w:rsidRDefault="003D7ED6">
            <w:pPr>
              <w:spacing w:before="120" w:after="120"/>
              <w:jc w:val="center"/>
              <w:rPr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b/>
                <w:bCs/>
                <w:color w:val="000000"/>
                <w:sz w:val="18"/>
                <w:szCs w:val="18"/>
                <w:lang w:val="en-US" w:eastAsia="ko-KR"/>
              </w:rPr>
              <w:t>UE1 [aggressor UE]</w:t>
            </w:r>
          </w:p>
        </w:tc>
      </w:tr>
      <w:tr w:rsidR="003D7ED6" w:rsidRPr="00E24EE8" w14:paraId="2F25F3A3" w14:textId="77777777" w:rsidTr="003D7ED6">
        <w:trPr>
          <w:trHeight w:val="330"/>
          <w:jc w:val="center"/>
        </w:trPr>
        <w:tc>
          <w:tcPr>
            <w:tcW w:w="36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28FF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Carrier frequency</w:t>
            </w:r>
          </w:p>
        </w:tc>
        <w:tc>
          <w:tcPr>
            <w:tcW w:w="47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A83BCD0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4GHz for FR1</w:t>
            </w:r>
          </w:p>
          <w:p w14:paraId="5AEF7345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30GHz for FR2</w:t>
            </w:r>
          </w:p>
        </w:tc>
      </w:tr>
      <w:tr w:rsidR="003D7ED6" w:rsidRPr="00E24EE8" w14:paraId="1C421713" w14:textId="77777777" w:rsidTr="003D7ED6">
        <w:trPr>
          <w:trHeight w:val="510"/>
          <w:jc w:val="center"/>
        </w:trPr>
        <w:tc>
          <w:tcPr>
            <w:tcW w:w="36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007853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Subcarrier spacing</w:t>
            </w:r>
          </w:p>
        </w:tc>
        <w:tc>
          <w:tcPr>
            <w:tcW w:w="47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14E643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15kHz, 30kHz, 60kHz for FR1</w:t>
            </w:r>
          </w:p>
          <w:p w14:paraId="63D27792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60kHz, 120kHz for FR2</w:t>
            </w:r>
          </w:p>
        </w:tc>
      </w:tr>
      <w:tr w:rsidR="003D7ED6" w:rsidRPr="00E24EE8" w14:paraId="7FE199DB" w14:textId="77777777" w:rsidTr="003D7ED6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BF11F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SRS configuration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DDF519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 xml:space="preserve">Number of </w:t>
            </w:r>
            <w:proofErr w:type="gramStart"/>
            <w:r w:rsidRPr="00E24EE8">
              <w:rPr>
                <w:color w:val="000000"/>
                <w:sz w:val="18"/>
                <w:szCs w:val="18"/>
                <w:lang w:val="en-US" w:eastAsia="ko-KR"/>
              </w:rPr>
              <w:t>port</w:t>
            </w:r>
            <w:proofErr w:type="gramEnd"/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9AD2" w14:textId="77777777" w:rsidR="003D7ED6" w:rsidRPr="00E24EE8" w:rsidRDefault="003D7ED6">
            <w:pPr>
              <w:spacing w:before="120" w:after="120"/>
              <w:jc w:val="center"/>
              <w:rPr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N/A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1042DA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1</w:t>
            </w:r>
          </w:p>
        </w:tc>
      </w:tr>
      <w:tr w:rsidR="003D7ED6" w:rsidRPr="00E24EE8" w14:paraId="4475E46A" w14:textId="77777777" w:rsidTr="003D7ED6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85FB9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color w:val="000000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DCE4BE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E24EE8">
              <w:rPr>
                <w:color w:val="000000"/>
                <w:sz w:val="18"/>
                <w:szCs w:val="18"/>
                <w:lang w:val="en-US" w:eastAsia="ko-KR"/>
              </w:rPr>
              <w:t>TransmissionComb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3121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A98C3E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2</w:t>
            </w:r>
          </w:p>
        </w:tc>
      </w:tr>
      <w:tr w:rsidR="003D7ED6" w:rsidRPr="00E24EE8" w14:paraId="46151B00" w14:textId="77777777" w:rsidTr="003D7ED6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891B1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color w:val="000000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8A35AE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E24EE8">
              <w:rPr>
                <w:color w:val="000000"/>
                <w:sz w:val="18"/>
                <w:szCs w:val="18"/>
                <w:lang w:val="en-US" w:eastAsia="ko-KR"/>
              </w:rPr>
              <w:t>combOffset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09C9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638FD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0</w:t>
            </w:r>
          </w:p>
        </w:tc>
      </w:tr>
      <w:tr w:rsidR="003D7ED6" w:rsidRPr="00E24EE8" w14:paraId="07C908C5" w14:textId="77777777" w:rsidTr="003D7ED6">
        <w:trPr>
          <w:trHeight w:val="33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9A7B7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color w:val="000000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63F3B8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Cyclic shift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A452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71CCC1" w14:textId="77777777" w:rsidR="003D7ED6" w:rsidRPr="00E24EE8" w:rsidRDefault="003D7ED6">
            <w:pPr>
              <w:spacing w:before="120" w:after="120"/>
              <w:jc w:val="center"/>
              <w:rPr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0</w:t>
            </w:r>
          </w:p>
        </w:tc>
      </w:tr>
      <w:tr w:rsidR="003D7ED6" w:rsidRPr="00E24EE8" w14:paraId="25A88CCD" w14:textId="77777777" w:rsidTr="003D7ED6">
        <w:trPr>
          <w:trHeight w:val="42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21C66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color w:val="000000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E83CB0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E24EE8">
              <w:rPr>
                <w:color w:val="000000"/>
                <w:sz w:val="18"/>
                <w:szCs w:val="18"/>
                <w:lang w:val="en-US" w:eastAsia="ko-KR"/>
              </w:rPr>
              <w:t>StartPosition</w:t>
            </w:r>
            <w:proofErr w:type="spellEnd"/>
            <w:r w:rsidRPr="00E24EE8">
              <w:rPr>
                <w:color w:val="000000"/>
                <w:sz w:val="18"/>
                <w:szCs w:val="18"/>
                <w:lang w:val="en-US" w:eastAsia="ko-KR"/>
              </w:rPr>
              <w:t xml:space="preserve"> (SRS symbol start position)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F84A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E0C3E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0</w:t>
            </w:r>
          </w:p>
        </w:tc>
      </w:tr>
      <w:tr w:rsidR="003D7ED6" w:rsidRPr="00E24EE8" w14:paraId="47247993" w14:textId="77777777" w:rsidTr="003D7ED6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E6BFD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color w:val="000000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F1A8BE" w14:textId="745387D1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 xml:space="preserve">Number of </w:t>
            </w:r>
            <w:r w:rsidR="00DC12C9" w:rsidRPr="00E24EE8">
              <w:rPr>
                <w:color w:val="000000"/>
                <w:sz w:val="18"/>
                <w:szCs w:val="18"/>
                <w:lang w:val="en-US" w:eastAsia="ko-KR"/>
              </w:rPr>
              <w:t>symbols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6714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F62CE0" w14:textId="1AE6F535" w:rsidR="003D7ED6" w:rsidRPr="00CE0537" w:rsidRDefault="00F10AA0">
            <w:pPr>
              <w:spacing w:before="120" w:after="120"/>
              <w:jc w:val="center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1,</w:t>
            </w:r>
            <w:r>
              <w:rPr>
                <w:sz w:val="18"/>
                <w:szCs w:val="18"/>
                <w:lang w:val="en-US" w:eastAsia="ko-KR"/>
              </w:rPr>
              <w:t xml:space="preserve"> [</w:t>
            </w:r>
            <w:r w:rsidR="009202D7" w:rsidRPr="00E24EE8">
              <w:rPr>
                <w:sz w:val="18"/>
                <w:szCs w:val="18"/>
                <w:lang w:val="en-US" w:eastAsia="ko-KR"/>
              </w:rPr>
              <w:t>2,</w:t>
            </w:r>
            <w:r w:rsidR="00067C54" w:rsidRPr="00E24EE8">
              <w:rPr>
                <w:sz w:val="18"/>
                <w:szCs w:val="18"/>
                <w:lang w:val="en-US" w:eastAsia="ko-KR"/>
              </w:rPr>
              <w:t>3]</w:t>
            </w:r>
            <w:r w:rsidR="00067C54">
              <w:rPr>
                <w:sz w:val="18"/>
                <w:szCs w:val="18"/>
                <w:lang w:val="en-US" w:eastAsia="ko-KR"/>
              </w:rPr>
              <w:t xml:space="preserve"> </w:t>
            </w:r>
            <w:r w:rsidR="00CE0537" w:rsidRPr="00CE0537">
              <w:rPr>
                <w:rFonts w:eastAsiaTheme="minorEastAsia" w:hint="eastAsia"/>
                <w:sz w:val="18"/>
                <w:szCs w:val="18"/>
                <w:vertAlign w:val="superscript"/>
                <w:lang w:val="en-US" w:eastAsia="zh-CN"/>
              </w:rPr>
              <w:t>Note 1</w:t>
            </w:r>
          </w:p>
        </w:tc>
      </w:tr>
      <w:tr w:rsidR="003D7ED6" w:rsidRPr="00E24EE8" w14:paraId="50FE3548" w14:textId="77777777" w:rsidTr="003D7ED6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8D1F8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color w:val="000000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7C0191" w14:textId="0EC7EFD0" w:rsidR="003D7ED6" w:rsidRPr="007924A5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Number of RB</w:t>
            </w:r>
            <w:r w:rsidR="007924A5">
              <w:rPr>
                <w:color w:val="000000"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F5C9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65FF41" w14:textId="652CF72C" w:rsidR="003D7ED6" w:rsidRPr="00E24EE8" w:rsidRDefault="00B71CAC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[24</w:t>
            </w:r>
            <w:r w:rsidR="00F10AA0">
              <w:rPr>
                <w:sz w:val="18"/>
                <w:szCs w:val="18"/>
                <w:lang w:val="en-US" w:eastAsia="ko-KR"/>
              </w:rPr>
              <w:t>],</w:t>
            </w:r>
            <w:r w:rsidR="003D7ED6" w:rsidRPr="00E24EE8">
              <w:rPr>
                <w:sz w:val="18"/>
                <w:szCs w:val="18"/>
                <w:lang w:val="en-US" w:eastAsia="ko-KR"/>
              </w:rPr>
              <w:t>48</w:t>
            </w:r>
          </w:p>
        </w:tc>
      </w:tr>
      <w:tr w:rsidR="003D7ED6" w:rsidRPr="00E24EE8" w14:paraId="36ED39DA" w14:textId="77777777" w:rsidTr="003D7ED6">
        <w:trPr>
          <w:trHeight w:val="3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EEEBC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color w:val="000000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98B7F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Frequency domain position and shift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61E0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8CA6F1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0</w:t>
            </w:r>
          </w:p>
        </w:tc>
      </w:tr>
      <w:tr w:rsidR="003D7ED6" w:rsidRPr="00E24EE8" w14:paraId="766E62FD" w14:textId="77777777" w:rsidTr="00E24EE8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32EB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color w:val="000000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9B293B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Periodicity [slot]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7754" w14:textId="77777777" w:rsidR="003D7ED6" w:rsidRPr="00E24EE8" w:rsidRDefault="003D7ED6">
            <w:pPr>
              <w:spacing w:before="120" w:after="120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3A284" w14:textId="77777777" w:rsidR="003D7ED6" w:rsidRPr="00E24EE8" w:rsidRDefault="003D7ED6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5</w:t>
            </w:r>
          </w:p>
        </w:tc>
      </w:tr>
      <w:tr w:rsidR="00E24EE8" w:rsidRPr="00E24EE8" w14:paraId="12234D28" w14:textId="77777777" w:rsidTr="00E24EE8">
        <w:trPr>
          <w:trHeight w:val="919"/>
          <w:jc w:val="center"/>
        </w:trPr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2613" w14:textId="29599FAA" w:rsidR="00E24EE8" w:rsidRPr="00CE0537" w:rsidRDefault="00E24EE8" w:rsidP="00E24EE8">
            <w:pPr>
              <w:spacing w:before="120" w:after="120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lastRenderedPageBreak/>
              <w:t>Residual timing error (time offset between measurement timing at UE0 and arrival timing of SRR from UE 1)</w:t>
            </w:r>
            <w:r w:rsidR="00CE0537"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CE0537" w:rsidRPr="00CE0537">
              <w:rPr>
                <w:rFonts w:eastAsiaTheme="minorEastAsia" w:hint="eastAsia"/>
                <w:color w:val="000000"/>
                <w:sz w:val="18"/>
                <w:szCs w:val="18"/>
                <w:vertAlign w:val="superscript"/>
                <w:lang w:val="en-US" w:eastAsia="zh-CN"/>
              </w:rPr>
              <w:t>Note 2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D9C0" w14:textId="102290EF" w:rsidR="00E24EE8" w:rsidRDefault="00E5330E" w:rsidP="00E24EE8">
            <w:pPr>
              <w:pStyle w:val="ListParagraph"/>
              <w:numPr>
                <w:ilvl w:val="0"/>
                <w:numId w:val="38"/>
              </w:numPr>
              <w:spacing w:beforeLines="0" w:before="0" w:afterLines="0" w:after="0" w:line="256" w:lineRule="auto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 xml:space="preserve">Case </w:t>
            </w:r>
            <w:r w:rsidRPr="00E24EE8">
              <w:rPr>
                <w:sz w:val="18"/>
                <w:szCs w:val="18"/>
                <w:lang w:eastAsia="ko-KR"/>
              </w:rPr>
              <w:t>1</w:t>
            </w:r>
            <w:r w:rsidR="00E24EE8" w:rsidRPr="00E24EE8">
              <w:rPr>
                <w:sz w:val="18"/>
                <w:szCs w:val="18"/>
                <w:lang w:eastAsia="ko-KR"/>
              </w:rPr>
              <w:t>: 4.67us for FR1, 3.67us for FR2</w:t>
            </w:r>
          </w:p>
          <w:p w14:paraId="39ABE2A9" w14:textId="5781231A" w:rsidR="00E24EE8" w:rsidRPr="00E24EE8" w:rsidRDefault="00E5330E" w:rsidP="00E24EE8">
            <w:pPr>
              <w:pStyle w:val="ListParagraph"/>
              <w:numPr>
                <w:ilvl w:val="0"/>
                <w:numId w:val="38"/>
              </w:numPr>
              <w:spacing w:beforeLines="0" w:before="0" w:afterLines="0" w:after="0" w:line="256" w:lineRule="auto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 xml:space="preserve">Case </w:t>
            </w:r>
            <w:r w:rsidRPr="00E24EE8">
              <w:rPr>
                <w:sz w:val="18"/>
                <w:szCs w:val="18"/>
                <w:lang w:eastAsia="ko-KR"/>
              </w:rPr>
              <w:t>2</w:t>
            </w:r>
            <w:r w:rsidR="00E24EE8" w:rsidRPr="00E24EE8">
              <w:rPr>
                <w:sz w:val="18"/>
                <w:szCs w:val="18"/>
                <w:lang w:eastAsia="ko-KR"/>
              </w:rPr>
              <w:t>: 1.67us for FR1, 0.67us for FR2</w:t>
            </w:r>
          </w:p>
        </w:tc>
      </w:tr>
      <w:tr w:rsidR="00E24EE8" w:rsidRPr="00E24EE8" w14:paraId="0D46AE17" w14:textId="77777777" w:rsidTr="00C86EAE">
        <w:trPr>
          <w:trHeight w:val="330"/>
          <w:jc w:val="center"/>
        </w:trPr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3675" w14:textId="0F9A38E3" w:rsidR="00E24EE8" w:rsidRPr="00E24EE8" w:rsidRDefault="00E24EE8" w:rsidP="00E24EE8">
            <w:pPr>
              <w:spacing w:before="120" w:after="120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CP Length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1970" w14:textId="2A8516B0" w:rsidR="00E24EE8" w:rsidRPr="00E24EE8" w:rsidRDefault="00E24EE8" w:rsidP="00E24EE8">
            <w:pPr>
              <w:spacing w:before="120" w:after="120"/>
              <w:jc w:val="center"/>
              <w:rPr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Normal</w:t>
            </w:r>
          </w:p>
        </w:tc>
      </w:tr>
      <w:tr w:rsidR="00E24EE8" w:rsidRPr="00E24EE8" w14:paraId="674E7CAA" w14:textId="77777777" w:rsidTr="00191595">
        <w:trPr>
          <w:trHeight w:val="330"/>
          <w:jc w:val="center"/>
        </w:trPr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32A6" w14:textId="745A66AC" w:rsidR="00E24EE8" w:rsidRPr="00E24EE8" w:rsidRDefault="00E24EE8" w:rsidP="00E24EE8">
            <w:pPr>
              <w:spacing w:before="120" w:after="120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Number of measurement samples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CFC3" w14:textId="54EE138E" w:rsidR="00E24EE8" w:rsidRPr="00E24EE8" w:rsidRDefault="00C56989" w:rsidP="004F36F2">
            <w:pPr>
              <w:spacing w:before="120" w:after="120"/>
              <w:jc w:val="center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  <w:r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  <w:t>1, [</w:t>
            </w:r>
            <w:r w:rsidR="00E24EE8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  <w:t>2,3</w:t>
            </w:r>
            <w:r w:rsidR="00C61F3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  <w:t>]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544B" w14:textId="1DE5E089" w:rsidR="00E24EE8" w:rsidRPr="00E24EE8" w:rsidRDefault="00E24EE8" w:rsidP="004F36F2">
            <w:pPr>
              <w:spacing w:before="120" w:after="120"/>
              <w:jc w:val="center"/>
              <w:rPr>
                <w:sz w:val="18"/>
                <w:szCs w:val="18"/>
                <w:lang w:val="en-US" w:eastAsia="ko-KR"/>
              </w:rPr>
            </w:pPr>
            <w:r>
              <w:rPr>
                <w:sz w:val="18"/>
                <w:szCs w:val="18"/>
                <w:lang w:val="en-US" w:eastAsia="ko-KR"/>
              </w:rPr>
              <w:t>N/A</w:t>
            </w:r>
          </w:p>
        </w:tc>
      </w:tr>
      <w:tr w:rsidR="00E24EE8" w:rsidRPr="00E24EE8" w14:paraId="67CB945B" w14:textId="77777777" w:rsidTr="00920396">
        <w:trPr>
          <w:trHeight w:val="330"/>
          <w:jc w:val="center"/>
        </w:trPr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9F8A" w14:textId="064DEC21" w:rsidR="00E24EE8" w:rsidRPr="00E24EE8" w:rsidRDefault="00E24EE8" w:rsidP="00E24EE8">
            <w:pPr>
              <w:spacing w:before="120" w:after="120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Measurement bandwidth [RB]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40B4" w14:textId="27F5686B" w:rsidR="00E24EE8" w:rsidRPr="00E24EE8" w:rsidRDefault="009F1240" w:rsidP="004F36F2">
            <w:pPr>
              <w:spacing w:before="120" w:after="120"/>
              <w:jc w:val="center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[24</w:t>
            </w:r>
            <w:r w:rsidR="00C56989">
              <w:rPr>
                <w:sz w:val="18"/>
                <w:szCs w:val="18"/>
                <w:lang w:val="en-US" w:eastAsia="ko-KR"/>
              </w:rPr>
              <w:t>]</w:t>
            </w:r>
            <w:r w:rsidRPr="00E24EE8">
              <w:rPr>
                <w:sz w:val="18"/>
                <w:szCs w:val="18"/>
                <w:lang w:val="en-US" w:eastAsia="ko-KR"/>
              </w:rPr>
              <w:t>,48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5DA" w14:textId="16601563" w:rsidR="00E24EE8" w:rsidRPr="00CE0537" w:rsidRDefault="00CE0537" w:rsidP="004F36F2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N/A</w:t>
            </w:r>
          </w:p>
        </w:tc>
      </w:tr>
      <w:tr w:rsidR="00E24EE8" w:rsidRPr="00E24EE8" w14:paraId="7CB7A05D" w14:textId="77777777" w:rsidTr="006A2F15">
        <w:trPr>
          <w:trHeight w:val="330"/>
          <w:jc w:val="center"/>
        </w:trPr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716F" w14:textId="6E4EF314" w:rsidR="00E24EE8" w:rsidRPr="00CE0537" w:rsidRDefault="00E24EE8" w:rsidP="00E24EE8">
            <w:pPr>
              <w:spacing w:before="120" w:after="120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Measurement interval</w:t>
            </w:r>
            <w:r w:rsidR="00CE0537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</w:t>
            </w:r>
            <w:r w:rsidR="00CE0537" w:rsidRPr="00CE0537">
              <w:rPr>
                <w:rFonts w:eastAsiaTheme="minorEastAsia" w:hint="eastAsia"/>
                <w:sz w:val="18"/>
                <w:szCs w:val="18"/>
                <w:vertAlign w:val="superscript"/>
                <w:lang w:val="en-US" w:eastAsia="zh-CN"/>
              </w:rPr>
              <w:t>Note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6B58" w14:textId="6F64F0FA" w:rsidR="00E24EE8" w:rsidRPr="00E24EE8" w:rsidRDefault="00E24EE8" w:rsidP="004F36F2">
            <w:pPr>
              <w:spacing w:before="120" w:after="120"/>
              <w:jc w:val="center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20ms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D567" w14:textId="2A3FBBF6" w:rsidR="00E24EE8" w:rsidRPr="00E24EE8" w:rsidRDefault="00E24EE8" w:rsidP="004F36F2">
            <w:pPr>
              <w:spacing w:before="120" w:after="120"/>
              <w:jc w:val="center"/>
              <w:rPr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N/A</w:t>
            </w:r>
          </w:p>
        </w:tc>
      </w:tr>
      <w:tr w:rsidR="00E24EE8" w:rsidRPr="00E24EE8" w14:paraId="61272CEF" w14:textId="77777777" w:rsidTr="000137AD">
        <w:trPr>
          <w:trHeight w:val="330"/>
          <w:jc w:val="center"/>
        </w:trPr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5B47" w14:textId="783BB208" w:rsidR="00E24EE8" w:rsidRPr="00E24EE8" w:rsidRDefault="00E24EE8" w:rsidP="00E24EE8">
            <w:pPr>
              <w:spacing w:before="120" w:after="120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Number of UE receive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83DD" w14:textId="2529E341" w:rsidR="00E24EE8" w:rsidRPr="00E24EE8" w:rsidRDefault="00E24EE8" w:rsidP="004F36F2">
            <w:pPr>
              <w:spacing w:before="120" w:after="120"/>
              <w:jc w:val="center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2 Rx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3A7" w14:textId="53000250" w:rsidR="00E24EE8" w:rsidRPr="00E24EE8" w:rsidRDefault="00E24EE8" w:rsidP="004F36F2">
            <w:pPr>
              <w:spacing w:before="120" w:after="120"/>
              <w:jc w:val="center"/>
              <w:rPr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N/A</w:t>
            </w:r>
          </w:p>
        </w:tc>
      </w:tr>
      <w:tr w:rsidR="00B17C65" w:rsidRPr="00E24EE8" w14:paraId="626AEFAC" w14:textId="77777777" w:rsidTr="00D773A8">
        <w:trPr>
          <w:trHeight w:val="929"/>
          <w:jc w:val="center"/>
        </w:trPr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948AD" w14:textId="735EE1A0" w:rsidR="00B17C65" w:rsidRPr="00E24EE8" w:rsidRDefault="00B17C65" w:rsidP="00B17C65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>Propagation conditions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2A50C" w14:textId="171EF34B" w:rsidR="00B17C65" w:rsidRPr="00E24EE8" w:rsidRDefault="00B17C65" w:rsidP="004F36F2">
            <w:pPr>
              <w:spacing w:before="120" w:after="120"/>
              <w:jc w:val="center"/>
              <w:rPr>
                <w:sz w:val="18"/>
                <w:szCs w:val="18"/>
                <w:lang w:val="es-ES" w:eastAsia="ko-KR"/>
              </w:rPr>
            </w:pPr>
            <w:r w:rsidRPr="00E24EE8">
              <w:rPr>
                <w:sz w:val="18"/>
                <w:szCs w:val="18"/>
                <w:lang w:val="es-ES" w:eastAsia="ko-KR"/>
              </w:rPr>
              <w:t xml:space="preserve">AWGN, </w:t>
            </w:r>
            <w:r w:rsidR="00AB151E">
              <w:rPr>
                <w:sz w:val="18"/>
                <w:szCs w:val="18"/>
                <w:lang w:val="es-ES" w:eastAsia="ko-KR"/>
              </w:rPr>
              <w:t>[</w:t>
            </w:r>
            <w:r w:rsidRPr="00E24EE8">
              <w:rPr>
                <w:sz w:val="18"/>
                <w:szCs w:val="18"/>
                <w:lang w:val="es-ES" w:eastAsia="ko-KR"/>
              </w:rPr>
              <w:t>TDL-A10, TDL-C100</w:t>
            </w:r>
            <w:r w:rsidR="00AB151E">
              <w:rPr>
                <w:sz w:val="18"/>
                <w:szCs w:val="18"/>
                <w:lang w:val="es-ES" w:eastAsia="ko-KR"/>
              </w:rPr>
              <w:t>]</w:t>
            </w:r>
            <w:r w:rsidRPr="00E24EE8">
              <w:rPr>
                <w:sz w:val="18"/>
                <w:szCs w:val="18"/>
                <w:lang w:val="es-ES" w:eastAsia="ko-KR"/>
              </w:rPr>
              <w:t xml:space="preserve"> </w:t>
            </w:r>
            <w:proofErr w:type="spellStart"/>
            <w:r w:rsidRPr="00E24EE8">
              <w:rPr>
                <w:sz w:val="18"/>
                <w:szCs w:val="18"/>
                <w:lang w:val="es-ES" w:eastAsia="ko-KR"/>
              </w:rPr>
              <w:t>for</w:t>
            </w:r>
            <w:proofErr w:type="spellEnd"/>
            <w:r w:rsidRPr="00E24EE8">
              <w:rPr>
                <w:sz w:val="18"/>
                <w:szCs w:val="18"/>
                <w:lang w:val="es-ES" w:eastAsia="ko-KR"/>
              </w:rPr>
              <w:t xml:space="preserve"> FR1,</w:t>
            </w:r>
          </w:p>
          <w:p w14:paraId="74A4695C" w14:textId="4D11F2AF" w:rsidR="00B17C65" w:rsidRPr="00E24EE8" w:rsidRDefault="00B17C65" w:rsidP="004F36F2">
            <w:pPr>
              <w:spacing w:before="120" w:after="120"/>
              <w:jc w:val="center"/>
              <w:rPr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s-ES" w:eastAsia="ko-KR"/>
              </w:rPr>
              <w:t xml:space="preserve">AWGN, </w:t>
            </w:r>
            <w:r w:rsidR="00AB151E">
              <w:rPr>
                <w:sz w:val="18"/>
                <w:szCs w:val="18"/>
                <w:lang w:val="es-ES" w:eastAsia="ko-KR"/>
              </w:rPr>
              <w:t>[</w:t>
            </w:r>
            <w:r w:rsidRPr="00E24EE8">
              <w:rPr>
                <w:sz w:val="18"/>
                <w:szCs w:val="18"/>
                <w:lang w:val="es-ES" w:eastAsia="ko-KR"/>
              </w:rPr>
              <w:t>TDL-A75, TDL-C300</w:t>
            </w:r>
            <w:r w:rsidR="00AB151E">
              <w:rPr>
                <w:sz w:val="18"/>
                <w:szCs w:val="18"/>
                <w:lang w:val="es-ES" w:eastAsia="ko-KR"/>
              </w:rPr>
              <w:t>]</w:t>
            </w:r>
            <w:r w:rsidRPr="00E24EE8">
              <w:rPr>
                <w:sz w:val="18"/>
                <w:szCs w:val="18"/>
                <w:lang w:val="es-ES" w:eastAsia="ko-KR"/>
              </w:rPr>
              <w:t xml:space="preserve"> </w:t>
            </w:r>
            <w:proofErr w:type="spellStart"/>
            <w:r w:rsidRPr="00E24EE8">
              <w:rPr>
                <w:sz w:val="18"/>
                <w:szCs w:val="18"/>
                <w:lang w:val="es-ES" w:eastAsia="ko-KR"/>
              </w:rPr>
              <w:t>for</w:t>
            </w:r>
            <w:proofErr w:type="spellEnd"/>
            <w:r w:rsidRPr="00E24EE8">
              <w:rPr>
                <w:sz w:val="18"/>
                <w:szCs w:val="18"/>
                <w:lang w:val="es-ES" w:eastAsia="ko-KR"/>
              </w:rPr>
              <w:t xml:space="preserve"> FR2</w:t>
            </w:r>
          </w:p>
        </w:tc>
      </w:tr>
      <w:tr w:rsidR="00B17C65" w:rsidRPr="00E24EE8" w14:paraId="724B7A5C" w14:textId="77777777" w:rsidTr="00CB210F">
        <w:trPr>
          <w:trHeight w:val="330"/>
          <w:jc w:val="center"/>
        </w:trPr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C873" w14:textId="23913ADC" w:rsidR="00B17C65" w:rsidRPr="00E24EE8" w:rsidRDefault="00B17C65" w:rsidP="00B17C65">
            <w:pPr>
              <w:spacing w:before="120" w:after="12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E24EE8">
              <w:rPr>
                <w:color w:val="000000"/>
                <w:sz w:val="18"/>
                <w:szCs w:val="18"/>
                <w:lang w:val="en-US" w:eastAsia="ko-KR"/>
              </w:rPr>
              <w:t xml:space="preserve">SRS SNR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3BA" w14:textId="368E4E46" w:rsidR="00B17C65" w:rsidRPr="00E24EE8" w:rsidRDefault="00C56989" w:rsidP="004F36F2">
            <w:pPr>
              <w:spacing w:before="120" w:after="120"/>
              <w:jc w:val="center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  <w:lang w:val="en-US" w:eastAsia="ko-KR"/>
                <w14:ligatures w14:val="standardContextual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1,</w:t>
            </w:r>
            <w:r>
              <w:rPr>
                <w:sz w:val="18"/>
                <w:szCs w:val="18"/>
                <w:lang w:val="en-US" w:eastAsia="ko-KR"/>
              </w:rPr>
              <w:t xml:space="preserve"> [</w:t>
            </w:r>
            <w:r w:rsidR="00B17C65" w:rsidRPr="00E24EE8">
              <w:rPr>
                <w:sz w:val="18"/>
                <w:szCs w:val="18"/>
                <w:lang w:val="en-US" w:eastAsia="ko-KR"/>
              </w:rPr>
              <w:t>2,3] dB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B923" w14:textId="310134C8" w:rsidR="00B17C65" w:rsidRPr="00E24EE8" w:rsidRDefault="00B17C65" w:rsidP="004F36F2">
            <w:pPr>
              <w:spacing w:before="120" w:after="120"/>
              <w:jc w:val="center"/>
              <w:rPr>
                <w:sz w:val="18"/>
                <w:szCs w:val="18"/>
                <w:lang w:val="en-US" w:eastAsia="ko-KR"/>
              </w:rPr>
            </w:pPr>
            <w:r w:rsidRPr="00E24EE8">
              <w:rPr>
                <w:sz w:val="18"/>
                <w:szCs w:val="18"/>
                <w:lang w:val="en-US" w:eastAsia="ko-KR"/>
              </w:rPr>
              <w:t>N/A</w:t>
            </w:r>
          </w:p>
        </w:tc>
      </w:tr>
      <w:tr w:rsidR="00CB210F" w:rsidRPr="00E24EE8" w14:paraId="60FE2A88" w14:textId="77777777" w:rsidTr="00CB210F">
        <w:trPr>
          <w:trHeight w:val="1568"/>
          <w:jc w:val="center"/>
        </w:trPr>
        <w:tc>
          <w:tcPr>
            <w:tcW w:w="8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C9A4" w14:textId="0169F1CD" w:rsidR="00CB210F" w:rsidRPr="00E24EE8" w:rsidRDefault="00CB210F" w:rsidP="00E66715">
            <w:pPr>
              <w:spacing w:before="120" w:after="120"/>
              <w:rPr>
                <w:sz w:val="18"/>
                <w:szCs w:val="18"/>
                <w:lang w:val="en-US" w:eastAsia="ko-KR"/>
              </w:rPr>
            </w:pPr>
            <w:r>
              <w:rPr>
                <w:color w:val="000000"/>
                <w:sz w:val="18"/>
                <w:szCs w:val="18"/>
                <w:lang w:val="en-US" w:eastAsia="ko-KR"/>
              </w:rPr>
              <w:t xml:space="preserve">Note 1: </w:t>
            </w:r>
            <w:r w:rsidR="000059F2">
              <w:rPr>
                <w:color w:val="000000"/>
                <w:sz w:val="18"/>
                <w:szCs w:val="18"/>
                <w:lang w:val="en-US" w:eastAsia="ko-KR"/>
              </w:rPr>
              <w:t xml:space="preserve">The number within [] are </w:t>
            </w:r>
            <w:r w:rsidR="00E601A1">
              <w:rPr>
                <w:color w:val="000000"/>
                <w:sz w:val="18"/>
                <w:szCs w:val="18"/>
                <w:lang w:val="en-US" w:eastAsia="ko-KR"/>
              </w:rPr>
              <w:t>optional for 1</w:t>
            </w:r>
            <w:r w:rsidR="00E601A1" w:rsidRPr="00E601A1">
              <w:rPr>
                <w:color w:val="000000"/>
                <w:sz w:val="18"/>
                <w:szCs w:val="18"/>
                <w:vertAlign w:val="superscript"/>
                <w:lang w:val="en-US" w:eastAsia="ko-KR"/>
              </w:rPr>
              <w:t>st</w:t>
            </w:r>
            <w:r w:rsidR="00E601A1">
              <w:rPr>
                <w:color w:val="000000"/>
                <w:sz w:val="18"/>
                <w:szCs w:val="18"/>
                <w:lang w:val="en-US" w:eastAsia="ko-KR"/>
              </w:rPr>
              <w:t xml:space="preserve"> simulation results</w:t>
            </w:r>
          </w:p>
          <w:p w14:paraId="7DBA2569" w14:textId="40C7AD5A" w:rsidR="00CB210F" w:rsidRDefault="00CB210F" w:rsidP="000F770A">
            <w:pPr>
              <w:spacing w:before="120" w:after="120"/>
              <w:rPr>
                <w:sz w:val="18"/>
                <w:szCs w:val="18"/>
                <w:lang w:val="en-US" w:eastAsia="ko-KR"/>
              </w:rPr>
            </w:pPr>
            <w:r>
              <w:rPr>
                <w:sz w:val="18"/>
                <w:szCs w:val="18"/>
                <w:lang w:val="en-US" w:eastAsia="ko-KR"/>
              </w:rPr>
              <w:t xml:space="preserve">Note 2: The residual timing error </w:t>
            </w:r>
            <w:r w:rsidR="00E5330E">
              <w:rPr>
                <w:sz w:val="18"/>
                <w:szCs w:val="18"/>
                <w:lang w:val="en-US" w:eastAsia="ko-KR"/>
              </w:rPr>
              <w:t xml:space="preserve">case </w:t>
            </w:r>
            <w:r>
              <w:rPr>
                <w:sz w:val="18"/>
                <w:szCs w:val="18"/>
                <w:lang w:val="en-US" w:eastAsia="ko-KR"/>
              </w:rPr>
              <w:t xml:space="preserve">1 is the Rel-16 with cell phase error, </w:t>
            </w:r>
            <w:r w:rsidR="00E5330E">
              <w:rPr>
                <w:sz w:val="18"/>
                <w:szCs w:val="18"/>
                <w:lang w:val="en-US" w:eastAsia="ko-KR"/>
              </w:rPr>
              <w:t>case</w:t>
            </w:r>
            <w:r>
              <w:rPr>
                <w:sz w:val="18"/>
                <w:szCs w:val="18"/>
                <w:lang w:val="en-US" w:eastAsia="ko-KR"/>
              </w:rPr>
              <w:t xml:space="preserve"> 2 is remove the cell phase error.</w:t>
            </w:r>
          </w:p>
          <w:p w14:paraId="58879AD8" w14:textId="2C521C22" w:rsidR="00E601A1" w:rsidRDefault="00E601A1" w:rsidP="000F770A">
            <w:pPr>
              <w:spacing w:before="120" w:after="120"/>
              <w:rPr>
                <w:sz w:val="18"/>
                <w:szCs w:val="18"/>
                <w:lang w:val="en-US" w:eastAsia="ko-KR"/>
              </w:rPr>
            </w:pPr>
            <w:r>
              <w:rPr>
                <w:sz w:val="18"/>
                <w:szCs w:val="18"/>
                <w:lang w:val="en-US" w:eastAsia="ko-KR"/>
              </w:rPr>
              <w:t xml:space="preserve">Note 3: </w:t>
            </w:r>
            <w:r w:rsidR="00B715F8">
              <w:rPr>
                <w:sz w:val="18"/>
                <w:szCs w:val="18"/>
                <w:lang w:val="en-US" w:eastAsia="ko-KR"/>
              </w:rPr>
              <w:t>The measurement interval only applicable for multiple number of samples being configured</w:t>
            </w:r>
          </w:p>
          <w:p w14:paraId="033D00B3" w14:textId="2EBCC02C" w:rsidR="00CB210F" w:rsidRDefault="00CB210F" w:rsidP="000F770A">
            <w:pPr>
              <w:spacing w:before="120" w:after="120"/>
              <w:rPr>
                <w:sz w:val="18"/>
                <w:szCs w:val="18"/>
                <w:lang w:val="en-US" w:eastAsia="ko-KR"/>
              </w:rPr>
            </w:pPr>
            <w:r>
              <w:rPr>
                <w:sz w:val="18"/>
                <w:szCs w:val="18"/>
                <w:lang w:val="en-US" w:eastAsia="ko-KR"/>
              </w:rPr>
              <w:t xml:space="preserve">Note </w:t>
            </w:r>
            <w:r w:rsidR="00E601A1">
              <w:rPr>
                <w:sz w:val="18"/>
                <w:szCs w:val="18"/>
                <w:lang w:val="en-US" w:eastAsia="ko-KR"/>
              </w:rPr>
              <w:t>4</w:t>
            </w:r>
            <w:r>
              <w:rPr>
                <w:sz w:val="18"/>
                <w:szCs w:val="18"/>
                <w:lang w:val="en-US" w:eastAsia="ko-KR"/>
              </w:rPr>
              <w:t xml:space="preserve">: </w:t>
            </w:r>
            <w:r w:rsidR="00D01A99" w:rsidRPr="00D01A99">
              <w:rPr>
                <w:sz w:val="18"/>
                <w:szCs w:val="18"/>
                <w:lang w:val="en-US" w:eastAsia="ko-KR"/>
              </w:rPr>
              <w:t>No frequency hopping is assumed.</w:t>
            </w:r>
          </w:p>
          <w:p w14:paraId="0E475114" w14:textId="1F7C82C2" w:rsidR="000059F2" w:rsidRPr="00E24EE8" w:rsidRDefault="000059F2" w:rsidP="000F770A">
            <w:pPr>
              <w:spacing w:before="120" w:after="120"/>
              <w:rPr>
                <w:sz w:val="18"/>
                <w:szCs w:val="18"/>
                <w:lang w:val="en-US" w:eastAsia="ko-KR"/>
              </w:rPr>
            </w:pPr>
            <w:r>
              <w:rPr>
                <w:sz w:val="18"/>
                <w:szCs w:val="18"/>
                <w:lang w:val="en-US" w:eastAsia="ko-KR"/>
              </w:rPr>
              <w:t xml:space="preserve">Note </w:t>
            </w:r>
            <w:r w:rsidR="00E601A1">
              <w:rPr>
                <w:sz w:val="18"/>
                <w:szCs w:val="18"/>
                <w:lang w:val="en-US" w:eastAsia="ko-KR"/>
              </w:rPr>
              <w:t>5</w:t>
            </w:r>
            <w:r>
              <w:rPr>
                <w:sz w:val="18"/>
                <w:szCs w:val="18"/>
                <w:lang w:val="en-US" w:eastAsia="ko-KR"/>
              </w:rPr>
              <w:t>:</w:t>
            </w:r>
            <w:r>
              <w:rPr>
                <w:color w:val="000000"/>
                <w:sz w:val="18"/>
                <w:szCs w:val="18"/>
                <w:lang w:val="en-US" w:eastAsia="ko-KR"/>
              </w:rPr>
              <w:t xml:space="preserve"> Allocated RBs are within active BWP for measurement UE</w:t>
            </w:r>
          </w:p>
        </w:tc>
      </w:tr>
    </w:tbl>
    <w:p w14:paraId="08D1188E" w14:textId="77777777" w:rsidR="0051447E" w:rsidRPr="0051447E" w:rsidRDefault="0051447E" w:rsidP="0051447E">
      <w:pPr>
        <w:spacing w:beforeLines="0" w:before="0" w:afterLines="0" w:after="0"/>
        <w:rPr>
          <w:rFonts w:ascii="Arial" w:eastAsia="SimSun" w:hAnsi="Arial" w:cs="Arial"/>
          <w:sz w:val="20"/>
          <w:lang w:eastAsia="zh-CN"/>
        </w:rPr>
      </w:pPr>
    </w:p>
    <w:p w14:paraId="7159117D" w14:textId="226A4E23" w:rsidR="00215DF5" w:rsidRDefault="00367CCD" w:rsidP="00716C0D">
      <w:pPr>
        <w:pStyle w:val="Heading2"/>
        <w:rPr>
          <w:lang w:val="en-US" w:eastAsia="zh-CN"/>
        </w:rPr>
      </w:pPr>
      <w:r>
        <w:rPr>
          <w:lang w:val="en-US" w:eastAsia="zh-CN"/>
        </w:rPr>
        <w:t>Performance m</w:t>
      </w:r>
      <w:r w:rsidR="009A2DF8">
        <w:rPr>
          <w:lang w:val="en-US" w:eastAsia="zh-CN"/>
        </w:rPr>
        <w:t>etric</w:t>
      </w:r>
      <w:r w:rsidR="004F148A">
        <w:rPr>
          <w:lang w:val="en-US" w:eastAsia="zh-CN"/>
        </w:rPr>
        <w:t xml:space="preserve"> for L1-SRS-RSRP</w:t>
      </w:r>
    </w:p>
    <w:p w14:paraId="1C8353E1" w14:textId="178B2AEF" w:rsidR="000F3A02" w:rsidRPr="000F3A02" w:rsidRDefault="000F3A02" w:rsidP="000F3A02">
      <w:pPr>
        <w:pStyle w:val="BodyText"/>
        <w:spacing w:before="120"/>
        <w:jc w:val="both"/>
        <w:rPr>
          <w:rFonts w:eastAsiaTheme="minorEastAsia"/>
          <w:sz w:val="22"/>
          <w:lang w:eastAsia="zh-CN"/>
        </w:rPr>
      </w:pPr>
      <w:r w:rsidRPr="000F3A02">
        <w:rPr>
          <w:rFonts w:eastAsiaTheme="minorEastAsia"/>
          <w:sz w:val="22"/>
          <w:lang w:eastAsia="zh-CN"/>
        </w:rPr>
        <w:t>The following performance metrics can be considered</w:t>
      </w:r>
      <w:r w:rsidR="006C13B8">
        <w:rPr>
          <w:rFonts w:eastAsiaTheme="minorEastAsia" w:hint="eastAsia"/>
          <w:sz w:val="22"/>
          <w:lang w:eastAsia="zh-CN"/>
        </w:rPr>
        <w:t xml:space="preserve">: </w:t>
      </w:r>
    </w:p>
    <w:p w14:paraId="75359FB3" w14:textId="4A48FAF5" w:rsidR="000F3A02" w:rsidRPr="000F3A02" w:rsidRDefault="000F3A02" w:rsidP="0092209E">
      <w:pPr>
        <w:pStyle w:val="BodyText"/>
        <w:numPr>
          <w:ilvl w:val="0"/>
          <w:numId w:val="34"/>
        </w:numPr>
        <w:spacing w:before="120"/>
        <w:jc w:val="both"/>
        <w:rPr>
          <w:rFonts w:eastAsiaTheme="minorEastAsia"/>
          <w:sz w:val="22"/>
          <w:lang w:eastAsia="zh-CN"/>
        </w:rPr>
      </w:pPr>
      <w:r w:rsidRPr="000F3A02">
        <w:rPr>
          <w:rFonts w:eastAsiaTheme="minorEastAsia"/>
          <w:sz w:val="22"/>
          <w:lang w:eastAsia="zh-CN"/>
        </w:rPr>
        <w:t xml:space="preserve">The CDF curves (including the 95% and 5% CDF points) for delta </w:t>
      </w:r>
      <w:bookmarkStart w:id="1" w:name="OLE_LINK26"/>
      <w:bookmarkStart w:id="2" w:name="OLE_LINK27"/>
      <w:bookmarkStart w:id="3" w:name="OLE_LINK28"/>
      <w:bookmarkStart w:id="4" w:name="OLE_LINK29"/>
      <w:bookmarkStart w:id="5" w:name="OLE_LINK30"/>
      <w:r w:rsidRPr="000F3A02">
        <w:rPr>
          <w:rFonts w:eastAsiaTheme="minorEastAsia"/>
          <w:sz w:val="22"/>
          <w:lang w:eastAsia="zh-CN"/>
        </w:rPr>
        <w:t>L1</w:t>
      </w:r>
      <w:r w:rsidR="001F6D09">
        <w:rPr>
          <w:rFonts w:eastAsiaTheme="minorEastAsia"/>
          <w:sz w:val="22"/>
          <w:lang w:eastAsia="zh-CN"/>
        </w:rPr>
        <w:t>-SRS</w:t>
      </w:r>
      <w:r w:rsidRPr="000F3A02">
        <w:rPr>
          <w:rFonts w:eastAsiaTheme="minorEastAsia"/>
          <w:sz w:val="22"/>
          <w:lang w:eastAsia="zh-CN"/>
        </w:rPr>
        <w:t>-RSRP</w:t>
      </w:r>
      <w:bookmarkEnd w:id="1"/>
      <w:bookmarkEnd w:id="2"/>
      <w:bookmarkEnd w:id="3"/>
      <w:bookmarkEnd w:id="4"/>
      <w:bookmarkEnd w:id="5"/>
      <w:r w:rsidRPr="000F3A02">
        <w:rPr>
          <w:rFonts w:eastAsiaTheme="minorEastAsia"/>
          <w:sz w:val="22"/>
          <w:lang w:eastAsia="zh-CN"/>
        </w:rPr>
        <w:t>.</w:t>
      </w:r>
    </w:p>
    <w:p w14:paraId="253C8260" w14:textId="24901719" w:rsidR="000F3A02" w:rsidRPr="000F3A02" w:rsidRDefault="000F3A02" w:rsidP="000F3A02">
      <w:pPr>
        <w:pStyle w:val="BodyText"/>
        <w:spacing w:before="120"/>
        <w:jc w:val="both"/>
        <w:rPr>
          <w:rFonts w:eastAsiaTheme="minorEastAsia"/>
          <w:sz w:val="22"/>
          <w:lang w:eastAsia="zh-CN"/>
        </w:rPr>
      </w:pPr>
      <w:r w:rsidRPr="000F3A02">
        <w:rPr>
          <w:rFonts w:eastAsiaTheme="minorEastAsia"/>
          <w:sz w:val="22"/>
          <w:lang w:eastAsia="zh-CN"/>
        </w:rPr>
        <w:t>Delta L1</w:t>
      </w:r>
      <w:r w:rsidR="001F6D09">
        <w:rPr>
          <w:rFonts w:eastAsiaTheme="minorEastAsia"/>
          <w:sz w:val="22"/>
          <w:lang w:eastAsia="zh-CN"/>
        </w:rPr>
        <w:t>-SRS</w:t>
      </w:r>
      <w:r w:rsidRPr="000F3A02">
        <w:rPr>
          <w:rFonts w:eastAsiaTheme="minorEastAsia"/>
          <w:sz w:val="22"/>
          <w:lang w:eastAsia="zh-CN"/>
        </w:rPr>
        <w:t>-RSRP is defined as follows:</w:t>
      </w:r>
    </w:p>
    <w:p w14:paraId="1D626987" w14:textId="3B4E98A6" w:rsidR="000F3A02" w:rsidRPr="000F3A02" w:rsidRDefault="000F3A02" w:rsidP="008644A1">
      <w:pPr>
        <w:pStyle w:val="BodyText"/>
        <w:numPr>
          <w:ilvl w:val="0"/>
          <w:numId w:val="34"/>
        </w:numPr>
        <w:spacing w:before="120"/>
        <w:jc w:val="both"/>
        <w:rPr>
          <w:rFonts w:eastAsiaTheme="minorEastAsia"/>
          <w:sz w:val="22"/>
          <w:lang w:eastAsia="zh-CN"/>
        </w:rPr>
      </w:pPr>
      <w:r w:rsidRPr="000F3A02">
        <w:rPr>
          <w:rFonts w:eastAsiaTheme="minorEastAsia"/>
          <w:sz w:val="22"/>
          <w:lang w:eastAsia="zh-CN"/>
        </w:rPr>
        <w:t xml:space="preserve">Delta </w:t>
      </w:r>
      <w:bookmarkStart w:id="6" w:name="OLE_LINK38"/>
      <w:bookmarkStart w:id="7" w:name="OLE_LINK39"/>
      <w:bookmarkStart w:id="8" w:name="OLE_LINK40"/>
      <w:bookmarkStart w:id="9" w:name="OLE_LINK41"/>
      <w:r w:rsidRPr="000F3A02">
        <w:rPr>
          <w:rFonts w:eastAsiaTheme="minorEastAsia"/>
          <w:sz w:val="22"/>
          <w:lang w:eastAsia="zh-CN"/>
        </w:rPr>
        <w:t>L1-</w:t>
      </w:r>
      <w:r w:rsidR="0034729E">
        <w:rPr>
          <w:rFonts w:eastAsiaTheme="minorEastAsia"/>
          <w:sz w:val="22"/>
          <w:lang w:eastAsia="zh-CN"/>
        </w:rPr>
        <w:t>SRS-</w:t>
      </w:r>
      <w:r w:rsidRPr="000F3A02">
        <w:rPr>
          <w:rFonts w:eastAsiaTheme="minorEastAsia"/>
          <w:sz w:val="22"/>
          <w:lang w:eastAsia="zh-CN"/>
        </w:rPr>
        <w:t>RSRP</w:t>
      </w:r>
      <w:bookmarkEnd w:id="6"/>
      <w:bookmarkEnd w:id="7"/>
      <w:bookmarkEnd w:id="8"/>
      <w:bookmarkEnd w:id="9"/>
      <w:r w:rsidRPr="000F3A02">
        <w:rPr>
          <w:rFonts w:eastAsiaTheme="minorEastAsia"/>
          <w:sz w:val="22"/>
          <w:lang w:eastAsia="zh-CN"/>
        </w:rPr>
        <w:t xml:space="preserve"> = Measured L1-</w:t>
      </w:r>
      <w:r w:rsidR="0034729E">
        <w:rPr>
          <w:rFonts w:eastAsiaTheme="minorEastAsia"/>
          <w:sz w:val="22"/>
          <w:lang w:eastAsia="zh-CN"/>
        </w:rPr>
        <w:t>SRS-</w:t>
      </w:r>
      <w:r w:rsidRPr="000F3A02">
        <w:rPr>
          <w:rFonts w:eastAsiaTheme="minorEastAsia"/>
          <w:sz w:val="22"/>
          <w:lang w:eastAsia="zh-CN"/>
        </w:rPr>
        <w:t>RSRP – Ideal L1-</w:t>
      </w:r>
      <w:r w:rsidR="0034729E">
        <w:rPr>
          <w:rFonts w:eastAsiaTheme="minorEastAsia"/>
          <w:sz w:val="22"/>
          <w:lang w:eastAsia="zh-CN"/>
        </w:rPr>
        <w:t>SRS-</w:t>
      </w:r>
      <w:r w:rsidRPr="000F3A02">
        <w:rPr>
          <w:rFonts w:eastAsiaTheme="minorEastAsia"/>
          <w:sz w:val="22"/>
          <w:lang w:eastAsia="zh-CN"/>
        </w:rPr>
        <w:t>RSRP.</w:t>
      </w:r>
    </w:p>
    <w:p w14:paraId="637732E9" w14:textId="5415BF53" w:rsidR="000F3A02" w:rsidRDefault="000F3A02" w:rsidP="000F3A02">
      <w:pPr>
        <w:pStyle w:val="BodyText"/>
        <w:spacing w:before="120"/>
        <w:jc w:val="both"/>
        <w:rPr>
          <w:rFonts w:eastAsiaTheme="minorEastAsia"/>
          <w:sz w:val="22"/>
          <w:lang w:eastAsia="zh-CN"/>
        </w:rPr>
      </w:pPr>
      <w:r w:rsidRPr="000F3A02">
        <w:rPr>
          <w:rFonts w:eastAsiaTheme="minorEastAsia"/>
          <w:sz w:val="22"/>
          <w:lang w:eastAsia="zh-CN"/>
        </w:rPr>
        <w:t>Ideal L1-</w:t>
      </w:r>
      <w:r w:rsidR="002F3594">
        <w:rPr>
          <w:rFonts w:eastAsiaTheme="minorEastAsia"/>
          <w:sz w:val="22"/>
          <w:lang w:eastAsia="zh-CN"/>
        </w:rPr>
        <w:t>SRS-</w:t>
      </w:r>
      <w:r w:rsidRPr="000F3A02">
        <w:rPr>
          <w:rFonts w:eastAsiaTheme="minorEastAsia"/>
          <w:sz w:val="22"/>
          <w:lang w:eastAsia="zh-CN"/>
        </w:rPr>
        <w:t>RSRP is defined as the true value assuming perfect channel estimation using the same sampling rate and sampling occasions as used in the measured L1-</w:t>
      </w:r>
      <w:r w:rsidR="002F3594">
        <w:rPr>
          <w:rFonts w:eastAsiaTheme="minorEastAsia"/>
          <w:sz w:val="22"/>
          <w:lang w:eastAsia="zh-CN"/>
        </w:rPr>
        <w:t>SRS-</w:t>
      </w:r>
      <w:r w:rsidRPr="000F3A02">
        <w:rPr>
          <w:rFonts w:eastAsiaTheme="minorEastAsia"/>
          <w:sz w:val="22"/>
          <w:lang w:eastAsia="zh-CN"/>
        </w:rPr>
        <w:t>RSRP evaluation.</w:t>
      </w:r>
    </w:p>
    <w:p w14:paraId="2ED084EA" w14:textId="6BDAB697" w:rsidR="00FA0C0C" w:rsidRPr="009E5C56" w:rsidRDefault="00FA0C0C" w:rsidP="009E5C56">
      <w:pPr>
        <w:pStyle w:val="Heading1"/>
        <w:jc w:val="both"/>
        <w:rPr>
          <w:lang w:val="en-US"/>
        </w:rPr>
      </w:pPr>
      <w:r w:rsidRPr="009E5C56">
        <w:rPr>
          <w:lang w:val="en-US"/>
        </w:rPr>
        <w:t>Reference</w:t>
      </w:r>
    </w:p>
    <w:p w14:paraId="79112825" w14:textId="0875BF21" w:rsidR="009727CE" w:rsidRPr="009E5C56" w:rsidRDefault="007E346E" w:rsidP="009E5C56">
      <w:pPr>
        <w:numPr>
          <w:ilvl w:val="0"/>
          <w:numId w:val="5"/>
        </w:numPr>
        <w:spacing w:before="120" w:after="120"/>
        <w:rPr>
          <w:rFonts w:eastAsia="SimSun"/>
          <w:lang w:val="en-US" w:eastAsia="zh-CN"/>
        </w:rPr>
      </w:pPr>
      <w:r w:rsidRPr="007E346E">
        <w:rPr>
          <w:rFonts w:eastAsia="SimSun"/>
          <w:lang w:val="en-US" w:eastAsia="zh-CN"/>
        </w:rPr>
        <w:t>R</w:t>
      </w:r>
      <w:r w:rsidR="00B54837">
        <w:rPr>
          <w:rFonts w:eastAsia="SimSun"/>
          <w:lang w:val="en-US" w:eastAsia="zh-CN"/>
        </w:rPr>
        <w:t>4-</w:t>
      </w:r>
      <w:r w:rsidR="009727CE">
        <w:rPr>
          <w:rFonts w:eastAsia="SimSun"/>
          <w:lang w:val="en-US" w:eastAsia="zh-CN"/>
        </w:rPr>
        <w:t>190</w:t>
      </w:r>
      <w:r w:rsidR="009E5C56">
        <w:rPr>
          <w:rFonts w:eastAsia="SimSun"/>
          <w:lang w:val="en-US" w:eastAsia="zh-CN"/>
        </w:rPr>
        <w:t>7392</w:t>
      </w:r>
      <w:r w:rsidR="00525E58">
        <w:rPr>
          <w:rFonts w:eastAsia="SimSun"/>
          <w:lang w:val="en-US" w:eastAsia="zh-CN"/>
        </w:rPr>
        <w:t xml:space="preserve">, </w:t>
      </w:r>
      <w:r w:rsidR="009727CE" w:rsidRPr="009727CE">
        <w:rPr>
          <w:rFonts w:eastAsia="SimSun"/>
          <w:lang w:val="en-US" w:eastAsia="zh-CN"/>
        </w:rPr>
        <w:t>Simulation assumption for CLI measurement requirements</w:t>
      </w:r>
      <w:r w:rsidR="00525E58">
        <w:rPr>
          <w:rFonts w:eastAsia="SimSun"/>
          <w:lang w:val="en-US" w:eastAsia="zh-CN"/>
        </w:rPr>
        <w:t>,</w:t>
      </w:r>
      <w:r w:rsidR="00525E58" w:rsidRPr="009727CE">
        <w:rPr>
          <w:rFonts w:eastAsia="SimSun"/>
          <w:lang w:val="en-US" w:eastAsia="zh-CN"/>
        </w:rPr>
        <w:t xml:space="preserve"> </w:t>
      </w:r>
      <w:r w:rsidR="009727CE">
        <w:rPr>
          <w:rFonts w:eastAsia="SimSun"/>
          <w:lang w:val="en-US" w:eastAsia="zh-CN"/>
        </w:rPr>
        <w:t>LG Electronics</w:t>
      </w:r>
    </w:p>
    <w:sectPr w:rsidR="009727CE" w:rsidRPr="009E5C56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9FDDD" w14:textId="77777777" w:rsidR="00B8557A" w:rsidRDefault="00B8557A">
      <w:pPr>
        <w:spacing w:before="120" w:after="120"/>
      </w:pPr>
      <w:r>
        <w:separator/>
      </w:r>
    </w:p>
  </w:endnote>
  <w:endnote w:type="continuationSeparator" w:id="0">
    <w:p w14:paraId="2DE812FC" w14:textId="77777777" w:rsidR="00B8557A" w:rsidRDefault="00B8557A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6FDD" w14:textId="77777777" w:rsidR="002F1B43" w:rsidRDefault="002F1B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0893FBD" w14:textId="77777777" w:rsidR="002F1B43" w:rsidRDefault="002F1B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499F" w14:textId="77777777" w:rsidR="002F1B43" w:rsidRDefault="002F1B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13B8">
      <w:rPr>
        <w:rStyle w:val="PageNumber"/>
      </w:rPr>
      <w:t>2</w:t>
    </w:r>
    <w:r>
      <w:rPr>
        <w:rStyle w:val="PageNumber"/>
      </w:rPr>
      <w:fldChar w:fldCharType="end"/>
    </w:r>
  </w:p>
  <w:p w14:paraId="019D1469" w14:textId="77777777" w:rsidR="002F1B43" w:rsidRDefault="002F1B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630C" w14:textId="77777777" w:rsidR="00B8557A" w:rsidRDefault="00B8557A">
      <w:pPr>
        <w:spacing w:before="120" w:after="120"/>
      </w:pPr>
      <w:r>
        <w:separator/>
      </w:r>
    </w:p>
  </w:footnote>
  <w:footnote w:type="continuationSeparator" w:id="0">
    <w:p w14:paraId="6FD5E1C9" w14:textId="77777777" w:rsidR="00B8557A" w:rsidRDefault="00B8557A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B56249"/>
    <w:multiLevelType w:val="hybridMultilevel"/>
    <w:tmpl w:val="A9046EBA"/>
    <w:lvl w:ilvl="0" w:tplc="01846C8C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D3609"/>
    <w:multiLevelType w:val="hybridMultilevel"/>
    <w:tmpl w:val="8F9E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812CC"/>
    <w:multiLevelType w:val="hybridMultilevel"/>
    <w:tmpl w:val="6C30D0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C38B1"/>
    <w:multiLevelType w:val="hybridMultilevel"/>
    <w:tmpl w:val="4C3C11CA"/>
    <w:lvl w:ilvl="0" w:tplc="D804B85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D1A4F"/>
    <w:multiLevelType w:val="hybridMultilevel"/>
    <w:tmpl w:val="238AEE58"/>
    <w:lvl w:ilvl="0" w:tplc="DC7E5374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17AAD"/>
    <w:multiLevelType w:val="hybridMultilevel"/>
    <w:tmpl w:val="32ECC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5D6987"/>
    <w:multiLevelType w:val="hybridMultilevel"/>
    <w:tmpl w:val="C7EC3334"/>
    <w:lvl w:ilvl="0" w:tplc="F24E59B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15DE4F8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6697157"/>
    <w:multiLevelType w:val="hybridMultilevel"/>
    <w:tmpl w:val="48D0A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457EA"/>
    <w:multiLevelType w:val="hybridMultilevel"/>
    <w:tmpl w:val="F3D85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9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FAC"/>
    <w:multiLevelType w:val="multilevel"/>
    <w:tmpl w:val="7786B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F1155A"/>
    <w:multiLevelType w:val="hybridMultilevel"/>
    <w:tmpl w:val="7F9ACDBA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03AACDCE"/>
    <w:lvl w:ilvl="0" w:tplc="E70EBC76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5E3640"/>
    <w:multiLevelType w:val="hybridMultilevel"/>
    <w:tmpl w:val="68C243A2"/>
    <w:lvl w:ilvl="0" w:tplc="6B0AC3D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3B13795"/>
    <w:multiLevelType w:val="multilevel"/>
    <w:tmpl w:val="1CA42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A527ED"/>
    <w:multiLevelType w:val="hybridMultilevel"/>
    <w:tmpl w:val="208AD788"/>
    <w:lvl w:ilvl="0" w:tplc="04090001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1A1B29"/>
    <w:multiLevelType w:val="hybridMultilevel"/>
    <w:tmpl w:val="405A51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17FAF"/>
    <w:multiLevelType w:val="hybridMultilevel"/>
    <w:tmpl w:val="5F14E852"/>
    <w:lvl w:ilvl="0" w:tplc="5FA825CC">
      <w:numFmt w:val="bullet"/>
      <w:lvlText w:val="-"/>
      <w:lvlJc w:val="left"/>
      <w:pPr>
        <w:ind w:left="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604192976">
    <w:abstractNumId w:val="14"/>
  </w:num>
  <w:num w:numId="2" w16cid:durableId="2018654636">
    <w:abstractNumId w:val="30"/>
  </w:num>
  <w:num w:numId="3" w16cid:durableId="63727856">
    <w:abstractNumId w:val="36"/>
  </w:num>
  <w:num w:numId="4" w16cid:durableId="2071996527">
    <w:abstractNumId w:val="10"/>
  </w:num>
  <w:num w:numId="5" w16cid:durableId="1029910892">
    <w:abstractNumId w:val="12"/>
  </w:num>
  <w:num w:numId="6" w16cid:durableId="1743722883">
    <w:abstractNumId w:val="27"/>
  </w:num>
  <w:num w:numId="7" w16cid:durableId="1048796092">
    <w:abstractNumId w:val="18"/>
  </w:num>
  <w:num w:numId="8" w16cid:durableId="1400596461">
    <w:abstractNumId w:val="37"/>
    <w:lvlOverride w:ilvl="0">
      <w:startOverride w:val="1"/>
    </w:lvlOverride>
  </w:num>
  <w:num w:numId="9" w16cid:durableId="1957910032">
    <w:abstractNumId w:val="24"/>
  </w:num>
  <w:num w:numId="10" w16cid:durableId="1066874291">
    <w:abstractNumId w:val="35"/>
  </w:num>
  <w:num w:numId="11" w16cid:durableId="1495143902">
    <w:abstractNumId w:val="22"/>
  </w:num>
  <w:num w:numId="12" w16cid:durableId="809132523">
    <w:abstractNumId w:val="7"/>
  </w:num>
  <w:num w:numId="13" w16cid:durableId="1203129388">
    <w:abstractNumId w:val="32"/>
  </w:num>
  <w:num w:numId="14" w16cid:durableId="1512648534">
    <w:abstractNumId w:val="29"/>
  </w:num>
  <w:num w:numId="15" w16cid:durableId="916944011">
    <w:abstractNumId w:val="1"/>
  </w:num>
  <w:num w:numId="16" w16cid:durableId="796026107">
    <w:abstractNumId w:val="9"/>
  </w:num>
  <w:num w:numId="17" w16cid:durableId="74669921">
    <w:abstractNumId w:val="25"/>
    <w:lvlOverride w:ilvl="0">
      <w:startOverride w:val="1"/>
    </w:lvlOverride>
  </w:num>
  <w:num w:numId="18" w16cid:durableId="1944411714">
    <w:abstractNumId w:val="20"/>
    <w:lvlOverride w:ilvl="0">
      <w:startOverride w:val="1"/>
    </w:lvlOverride>
  </w:num>
  <w:num w:numId="19" w16cid:durableId="1845901252">
    <w:abstractNumId w:val="3"/>
  </w:num>
  <w:num w:numId="20" w16cid:durableId="1013608976">
    <w:abstractNumId w:val="13"/>
  </w:num>
  <w:num w:numId="21" w16cid:durableId="1799760753">
    <w:abstractNumId w:val="34"/>
  </w:num>
  <w:num w:numId="22" w16cid:durableId="1869368792">
    <w:abstractNumId w:val="31"/>
  </w:num>
  <w:num w:numId="23" w16cid:durableId="510602771">
    <w:abstractNumId w:val="33"/>
  </w:num>
  <w:num w:numId="24" w16cid:durableId="546143814">
    <w:abstractNumId w:val="5"/>
  </w:num>
  <w:num w:numId="25" w16cid:durableId="1403601303">
    <w:abstractNumId w:val="8"/>
  </w:num>
  <w:num w:numId="26" w16cid:durableId="1921791960">
    <w:abstractNumId w:val="2"/>
  </w:num>
  <w:num w:numId="27" w16cid:durableId="543056230">
    <w:abstractNumId w:val="23"/>
  </w:num>
  <w:num w:numId="28" w16cid:durableId="2001689782">
    <w:abstractNumId w:val="11"/>
  </w:num>
  <w:num w:numId="29" w16cid:durableId="1623657999">
    <w:abstractNumId w:val="17"/>
  </w:num>
  <w:num w:numId="30" w16cid:durableId="1424033034">
    <w:abstractNumId w:val="19"/>
  </w:num>
  <w:num w:numId="31" w16cid:durableId="158085347">
    <w:abstractNumId w:val="6"/>
  </w:num>
  <w:num w:numId="32" w16cid:durableId="1622490245">
    <w:abstractNumId w:val="4"/>
  </w:num>
  <w:num w:numId="33" w16cid:durableId="1329556975">
    <w:abstractNumId w:val="28"/>
  </w:num>
  <w:num w:numId="34" w16cid:durableId="786125635">
    <w:abstractNumId w:val="15"/>
  </w:num>
  <w:num w:numId="35" w16cid:durableId="350449444">
    <w:abstractNumId w:val="21"/>
  </w:num>
  <w:num w:numId="36" w16cid:durableId="1002046619">
    <w:abstractNumId w:val="26"/>
  </w:num>
  <w:num w:numId="37" w16cid:durableId="1001853083">
    <w:abstractNumId w:val="16"/>
  </w:num>
  <w:num w:numId="38" w16cid:durableId="408432437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3FFA"/>
    <w:rsid w:val="00004006"/>
    <w:rsid w:val="000042D1"/>
    <w:rsid w:val="000043AB"/>
    <w:rsid w:val="0000443A"/>
    <w:rsid w:val="00004B28"/>
    <w:rsid w:val="00004E62"/>
    <w:rsid w:val="0000501C"/>
    <w:rsid w:val="000053E3"/>
    <w:rsid w:val="000057EE"/>
    <w:rsid w:val="000058D4"/>
    <w:rsid w:val="000059E5"/>
    <w:rsid w:val="000059F2"/>
    <w:rsid w:val="000059F5"/>
    <w:rsid w:val="00005BDE"/>
    <w:rsid w:val="00006000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376"/>
    <w:rsid w:val="000105ED"/>
    <w:rsid w:val="00010971"/>
    <w:rsid w:val="00010CD6"/>
    <w:rsid w:val="00010EE0"/>
    <w:rsid w:val="0001163F"/>
    <w:rsid w:val="00011803"/>
    <w:rsid w:val="0001181D"/>
    <w:rsid w:val="00011A03"/>
    <w:rsid w:val="00011C44"/>
    <w:rsid w:val="00011ED9"/>
    <w:rsid w:val="0001245D"/>
    <w:rsid w:val="000126F8"/>
    <w:rsid w:val="00013333"/>
    <w:rsid w:val="000138F3"/>
    <w:rsid w:val="000139BA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6F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404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3F"/>
    <w:rsid w:val="0003558C"/>
    <w:rsid w:val="0003567E"/>
    <w:rsid w:val="00035757"/>
    <w:rsid w:val="00035828"/>
    <w:rsid w:val="000359A2"/>
    <w:rsid w:val="00035A17"/>
    <w:rsid w:val="00035CEE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D2"/>
    <w:rsid w:val="000407FE"/>
    <w:rsid w:val="00040A0C"/>
    <w:rsid w:val="00040AD7"/>
    <w:rsid w:val="00040E8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5E3"/>
    <w:rsid w:val="0004791F"/>
    <w:rsid w:val="0004795F"/>
    <w:rsid w:val="00047A40"/>
    <w:rsid w:val="00047E74"/>
    <w:rsid w:val="000503F0"/>
    <w:rsid w:val="00050418"/>
    <w:rsid w:val="000504F8"/>
    <w:rsid w:val="00050A97"/>
    <w:rsid w:val="0005110C"/>
    <w:rsid w:val="000516C2"/>
    <w:rsid w:val="000516C7"/>
    <w:rsid w:val="00051B16"/>
    <w:rsid w:val="00051BAF"/>
    <w:rsid w:val="00051EEE"/>
    <w:rsid w:val="00052118"/>
    <w:rsid w:val="00052397"/>
    <w:rsid w:val="00052417"/>
    <w:rsid w:val="0005257E"/>
    <w:rsid w:val="00052731"/>
    <w:rsid w:val="00052AF4"/>
    <w:rsid w:val="00052C52"/>
    <w:rsid w:val="00052ED4"/>
    <w:rsid w:val="00052F47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86F"/>
    <w:rsid w:val="00056A61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1AAC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78E"/>
    <w:rsid w:val="00065C0D"/>
    <w:rsid w:val="00065D38"/>
    <w:rsid w:val="00065FD4"/>
    <w:rsid w:val="0006626A"/>
    <w:rsid w:val="0006626B"/>
    <w:rsid w:val="0006654B"/>
    <w:rsid w:val="000668FB"/>
    <w:rsid w:val="00066A6E"/>
    <w:rsid w:val="00066A6F"/>
    <w:rsid w:val="00066D8F"/>
    <w:rsid w:val="00067243"/>
    <w:rsid w:val="000677FA"/>
    <w:rsid w:val="00067C54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5F"/>
    <w:rsid w:val="000716D2"/>
    <w:rsid w:val="000718DE"/>
    <w:rsid w:val="00071CD0"/>
    <w:rsid w:val="00071D41"/>
    <w:rsid w:val="0007213F"/>
    <w:rsid w:val="00072661"/>
    <w:rsid w:val="0007270E"/>
    <w:rsid w:val="0007319E"/>
    <w:rsid w:val="000733C7"/>
    <w:rsid w:val="0007357B"/>
    <w:rsid w:val="000737DA"/>
    <w:rsid w:val="00073A6C"/>
    <w:rsid w:val="00073AC4"/>
    <w:rsid w:val="00074196"/>
    <w:rsid w:val="00074445"/>
    <w:rsid w:val="000746AA"/>
    <w:rsid w:val="00074C52"/>
    <w:rsid w:val="00074D69"/>
    <w:rsid w:val="00075250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384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1E96"/>
    <w:rsid w:val="00081F7D"/>
    <w:rsid w:val="000823D2"/>
    <w:rsid w:val="00082C4B"/>
    <w:rsid w:val="00082F30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4ECB"/>
    <w:rsid w:val="00085380"/>
    <w:rsid w:val="0008544F"/>
    <w:rsid w:val="00085463"/>
    <w:rsid w:val="0008564C"/>
    <w:rsid w:val="00085C24"/>
    <w:rsid w:val="00085DB7"/>
    <w:rsid w:val="00086292"/>
    <w:rsid w:val="000864C4"/>
    <w:rsid w:val="0008674D"/>
    <w:rsid w:val="0008682B"/>
    <w:rsid w:val="00086882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990"/>
    <w:rsid w:val="00091B10"/>
    <w:rsid w:val="00091FCA"/>
    <w:rsid w:val="000925E7"/>
    <w:rsid w:val="00092919"/>
    <w:rsid w:val="00092B20"/>
    <w:rsid w:val="00092DCA"/>
    <w:rsid w:val="00093000"/>
    <w:rsid w:val="00093273"/>
    <w:rsid w:val="000933DE"/>
    <w:rsid w:val="000935E6"/>
    <w:rsid w:val="000937D2"/>
    <w:rsid w:val="00093C9E"/>
    <w:rsid w:val="000940C0"/>
    <w:rsid w:val="00094236"/>
    <w:rsid w:val="00094FFF"/>
    <w:rsid w:val="000952C2"/>
    <w:rsid w:val="000954D9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20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09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417"/>
    <w:rsid w:val="000A55EC"/>
    <w:rsid w:val="000A561C"/>
    <w:rsid w:val="000A57C8"/>
    <w:rsid w:val="000A6433"/>
    <w:rsid w:val="000A6602"/>
    <w:rsid w:val="000A7047"/>
    <w:rsid w:val="000A7264"/>
    <w:rsid w:val="000A74E1"/>
    <w:rsid w:val="000A77C8"/>
    <w:rsid w:val="000A786A"/>
    <w:rsid w:val="000A79E3"/>
    <w:rsid w:val="000A7B8A"/>
    <w:rsid w:val="000B0386"/>
    <w:rsid w:val="000B0794"/>
    <w:rsid w:val="000B0B23"/>
    <w:rsid w:val="000B0B99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B9E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702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158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6B8"/>
    <w:rsid w:val="000C6CBF"/>
    <w:rsid w:val="000C7118"/>
    <w:rsid w:val="000C7201"/>
    <w:rsid w:val="000C7321"/>
    <w:rsid w:val="000C73B4"/>
    <w:rsid w:val="000C7863"/>
    <w:rsid w:val="000C7D4E"/>
    <w:rsid w:val="000C7DB2"/>
    <w:rsid w:val="000C7E14"/>
    <w:rsid w:val="000D01BA"/>
    <w:rsid w:val="000D07C3"/>
    <w:rsid w:val="000D0B38"/>
    <w:rsid w:val="000D0DE2"/>
    <w:rsid w:val="000D0F9D"/>
    <w:rsid w:val="000D14F3"/>
    <w:rsid w:val="000D19C5"/>
    <w:rsid w:val="000D1A28"/>
    <w:rsid w:val="000D1BB3"/>
    <w:rsid w:val="000D2221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4E35"/>
    <w:rsid w:val="000D55D1"/>
    <w:rsid w:val="000D5A4C"/>
    <w:rsid w:val="000D5F83"/>
    <w:rsid w:val="000D62C8"/>
    <w:rsid w:val="000D66EB"/>
    <w:rsid w:val="000D6A2B"/>
    <w:rsid w:val="000D71ED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507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3A02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1B2"/>
    <w:rsid w:val="000F724B"/>
    <w:rsid w:val="000F72C2"/>
    <w:rsid w:val="000F7352"/>
    <w:rsid w:val="000F770A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2A3B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583"/>
    <w:rsid w:val="0011072F"/>
    <w:rsid w:val="00110B6F"/>
    <w:rsid w:val="00110BD7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6B0"/>
    <w:rsid w:val="00114872"/>
    <w:rsid w:val="00114A62"/>
    <w:rsid w:val="00114A8F"/>
    <w:rsid w:val="00114B6B"/>
    <w:rsid w:val="00114C7C"/>
    <w:rsid w:val="00114F4F"/>
    <w:rsid w:val="00115112"/>
    <w:rsid w:val="001152CC"/>
    <w:rsid w:val="001153B6"/>
    <w:rsid w:val="00115716"/>
    <w:rsid w:val="00115DCE"/>
    <w:rsid w:val="00116046"/>
    <w:rsid w:val="001163EE"/>
    <w:rsid w:val="00116AC4"/>
    <w:rsid w:val="00116F74"/>
    <w:rsid w:val="001176B7"/>
    <w:rsid w:val="00117855"/>
    <w:rsid w:val="001179EE"/>
    <w:rsid w:val="00117A06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3E63"/>
    <w:rsid w:val="001240B2"/>
    <w:rsid w:val="00124252"/>
    <w:rsid w:val="001243E2"/>
    <w:rsid w:val="00124543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6DEA"/>
    <w:rsid w:val="0012718E"/>
    <w:rsid w:val="001271F9"/>
    <w:rsid w:val="00127407"/>
    <w:rsid w:val="0012741B"/>
    <w:rsid w:val="0012758A"/>
    <w:rsid w:val="0012772E"/>
    <w:rsid w:val="00127B18"/>
    <w:rsid w:val="00127B5A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E82"/>
    <w:rsid w:val="00131FD4"/>
    <w:rsid w:val="00131FD6"/>
    <w:rsid w:val="0013226B"/>
    <w:rsid w:val="00132D40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48FD"/>
    <w:rsid w:val="001352BB"/>
    <w:rsid w:val="001352DA"/>
    <w:rsid w:val="00135819"/>
    <w:rsid w:val="00135E13"/>
    <w:rsid w:val="00135FC9"/>
    <w:rsid w:val="001369BE"/>
    <w:rsid w:val="00136A39"/>
    <w:rsid w:val="00136B55"/>
    <w:rsid w:val="00136BDF"/>
    <w:rsid w:val="001372B1"/>
    <w:rsid w:val="00137423"/>
    <w:rsid w:val="001374D9"/>
    <w:rsid w:val="0013763B"/>
    <w:rsid w:val="00137C36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2"/>
    <w:rsid w:val="0014252B"/>
    <w:rsid w:val="0014256A"/>
    <w:rsid w:val="001425D9"/>
    <w:rsid w:val="0014261C"/>
    <w:rsid w:val="00142FA4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349"/>
    <w:rsid w:val="001456BC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12"/>
    <w:rsid w:val="001516D8"/>
    <w:rsid w:val="00151825"/>
    <w:rsid w:val="00151ABA"/>
    <w:rsid w:val="00151DDC"/>
    <w:rsid w:val="00152169"/>
    <w:rsid w:val="0015239C"/>
    <w:rsid w:val="00152463"/>
    <w:rsid w:val="001528E5"/>
    <w:rsid w:val="001530DF"/>
    <w:rsid w:val="00153822"/>
    <w:rsid w:val="0015383D"/>
    <w:rsid w:val="00153E72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CA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7AB"/>
    <w:rsid w:val="00160AA5"/>
    <w:rsid w:val="00160C35"/>
    <w:rsid w:val="0016128F"/>
    <w:rsid w:val="0016136A"/>
    <w:rsid w:val="00161472"/>
    <w:rsid w:val="00161578"/>
    <w:rsid w:val="00161A58"/>
    <w:rsid w:val="00161BF6"/>
    <w:rsid w:val="00161CA1"/>
    <w:rsid w:val="00161CF7"/>
    <w:rsid w:val="00161FE8"/>
    <w:rsid w:val="001625AA"/>
    <w:rsid w:val="001625BE"/>
    <w:rsid w:val="0016290C"/>
    <w:rsid w:val="00162A3C"/>
    <w:rsid w:val="00162B07"/>
    <w:rsid w:val="00162DFE"/>
    <w:rsid w:val="00162EF8"/>
    <w:rsid w:val="0016317A"/>
    <w:rsid w:val="00163472"/>
    <w:rsid w:val="00163680"/>
    <w:rsid w:val="0016379E"/>
    <w:rsid w:val="00163997"/>
    <w:rsid w:val="00163E56"/>
    <w:rsid w:val="00163FA4"/>
    <w:rsid w:val="001642DE"/>
    <w:rsid w:val="001644F3"/>
    <w:rsid w:val="001648B5"/>
    <w:rsid w:val="00164E99"/>
    <w:rsid w:val="001650B8"/>
    <w:rsid w:val="0016554F"/>
    <w:rsid w:val="001661AA"/>
    <w:rsid w:val="00166544"/>
    <w:rsid w:val="00166CB7"/>
    <w:rsid w:val="00166D3D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260C"/>
    <w:rsid w:val="00172E29"/>
    <w:rsid w:val="00173182"/>
    <w:rsid w:val="00173664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6A0F"/>
    <w:rsid w:val="001771D5"/>
    <w:rsid w:val="0017751C"/>
    <w:rsid w:val="00177970"/>
    <w:rsid w:val="00177F77"/>
    <w:rsid w:val="00180507"/>
    <w:rsid w:val="001805A3"/>
    <w:rsid w:val="001806FC"/>
    <w:rsid w:val="00180E49"/>
    <w:rsid w:val="00181289"/>
    <w:rsid w:val="00181489"/>
    <w:rsid w:val="001819C1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7CF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7B1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6EB3"/>
    <w:rsid w:val="001973B2"/>
    <w:rsid w:val="0019785D"/>
    <w:rsid w:val="00197B72"/>
    <w:rsid w:val="00197C03"/>
    <w:rsid w:val="00197E85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0C3"/>
    <w:rsid w:val="001A3193"/>
    <w:rsid w:val="001A32F8"/>
    <w:rsid w:val="001A3A5D"/>
    <w:rsid w:val="001A3D98"/>
    <w:rsid w:val="001A4702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634"/>
    <w:rsid w:val="001B180F"/>
    <w:rsid w:val="001B1936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99"/>
    <w:rsid w:val="001B4DD5"/>
    <w:rsid w:val="001B51FE"/>
    <w:rsid w:val="001B5847"/>
    <w:rsid w:val="001B5DEB"/>
    <w:rsid w:val="001B61DE"/>
    <w:rsid w:val="001B65A1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64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7DC"/>
    <w:rsid w:val="001C4833"/>
    <w:rsid w:val="001C4909"/>
    <w:rsid w:val="001C4AAD"/>
    <w:rsid w:val="001C4F0C"/>
    <w:rsid w:val="001C504E"/>
    <w:rsid w:val="001C5373"/>
    <w:rsid w:val="001C54F3"/>
    <w:rsid w:val="001C5848"/>
    <w:rsid w:val="001C5DB8"/>
    <w:rsid w:val="001C6381"/>
    <w:rsid w:val="001C6B82"/>
    <w:rsid w:val="001C7D88"/>
    <w:rsid w:val="001D04B9"/>
    <w:rsid w:val="001D083D"/>
    <w:rsid w:val="001D0B90"/>
    <w:rsid w:val="001D0E1C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08"/>
    <w:rsid w:val="001D5080"/>
    <w:rsid w:val="001D50BC"/>
    <w:rsid w:val="001D51EA"/>
    <w:rsid w:val="001D52E4"/>
    <w:rsid w:val="001D5430"/>
    <w:rsid w:val="001D5BC5"/>
    <w:rsid w:val="001D5D39"/>
    <w:rsid w:val="001D5DAA"/>
    <w:rsid w:val="001D607A"/>
    <w:rsid w:val="001D64FA"/>
    <w:rsid w:val="001D65D6"/>
    <w:rsid w:val="001D66FC"/>
    <w:rsid w:val="001D6C5D"/>
    <w:rsid w:val="001D6CFD"/>
    <w:rsid w:val="001D6DDD"/>
    <w:rsid w:val="001D6E97"/>
    <w:rsid w:val="001D6ECE"/>
    <w:rsid w:val="001D78EC"/>
    <w:rsid w:val="001D7BA7"/>
    <w:rsid w:val="001D7CDA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469B"/>
    <w:rsid w:val="001E537A"/>
    <w:rsid w:val="001E56E5"/>
    <w:rsid w:val="001E57E7"/>
    <w:rsid w:val="001E584A"/>
    <w:rsid w:val="001E5958"/>
    <w:rsid w:val="001E5BD7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614"/>
    <w:rsid w:val="001F2BBC"/>
    <w:rsid w:val="001F2C22"/>
    <w:rsid w:val="001F2F28"/>
    <w:rsid w:val="001F3907"/>
    <w:rsid w:val="001F3B58"/>
    <w:rsid w:val="001F3C19"/>
    <w:rsid w:val="001F42E2"/>
    <w:rsid w:val="001F43DF"/>
    <w:rsid w:val="001F4546"/>
    <w:rsid w:val="001F4694"/>
    <w:rsid w:val="001F46DE"/>
    <w:rsid w:val="001F47AC"/>
    <w:rsid w:val="001F5038"/>
    <w:rsid w:val="001F53DE"/>
    <w:rsid w:val="001F58A8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6D09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120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B32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83F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6A"/>
    <w:rsid w:val="002076F3"/>
    <w:rsid w:val="0020774A"/>
    <w:rsid w:val="0020793C"/>
    <w:rsid w:val="00207AEE"/>
    <w:rsid w:val="00207B52"/>
    <w:rsid w:val="00210524"/>
    <w:rsid w:val="002105B5"/>
    <w:rsid w:val="00210771"/>
    <w:rsid w:val="0021082E"/>
    <w:rsid w:val="0021083C"/>
    <w:rsid w:val="00210C78"/>
    <w:rsid w:val="00210CE1"/>
    <w:rsid w:val="00211030"/>
    <w:rsid w:val="002115B7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DF5"/>
    <w:rsid w:val="00215E87"/>
    <w:rsid w:val="002162E8"/>
    <w:rsid w:val="002166AC"/>
    <w:rsid w:val="00216787"/>
    <w:rsid w:val="002168A4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4C2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A26"/>
    <w:rsid w:val="00223D1D"/>
    <w:rsid w:val="00223D2D"/>
    <w:rsid w:val="002244E0"/>
    <w:rsid w:val="002247C0"/>
    <w:rsid w:val="00224884"/>
    <w:rsid w:val="002248A9"/>
    <w:rsid w:val="00224DBE"/>
    <w:rsid w:val="00224DE9"/>
    <w:rsid w:val="00224E55"/>
    <w:rsid w:val="0022549B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833"/>
    <w:rsid w:val="00230936"/>
    <w:rsid w:val="00230C94"/>
    <w:rsid w:val="00230EB7"/>
    <w:rsid w:val="00230EC6"/>
    <w:rsid w:val="00230FCF"/>
    <w:rsid w:val="00231076"/>
    <w:rsid w:val="002310AF"/>
    <w:rsid w:val="002314B3"/>
    <w:rsid w:val="00231658"/>
    <w:rsid w:val="002322F6"/>
    <w:rsid w:val="0023230A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68F"/>
    <w:rsid w:val="00234989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3C95"/>
    <w:rsid w:val="00244113"/>
    <w:rsid w:val="0024448F"/>
    <w:rsid w:val="0024452C"/>
    <w:rsid w:val="00245428"/>
    <w:rsid w:val="00245579"/>
    <w:rsid w:val="00245A2C"/>
    <w:rsid w:val="00245C36"/>
    <w:rsid w:val="00245D0A"/>
    <w:rsid w:val="00245F43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47F9E"/>
    <w:rsid w:val="002503AD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AF6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996"/>
    <w:rsid w:val="00254A3D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8C2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731"/>
    <w:rsid w:val="00261890"/>
    <w:rsid w:val="002619F2"/>
    <w:rsid w:val="00261E1D"/>
    <w:rsid w:val="00262601"/>
    <w:rsid w:val="00262697"/>
    <w:rsid w:val="00262CE8"/>
    <w:rsid w:val="00262D9A"/>
    <w:rsid w:val="00262FAD"/>
    <w:rsid w:val="00263019"/>
    <w:rsid w:val="002635B5"/>
    <w:rsid w:val="00263C17"/>
    <w:rsid w:val="00263DAA"/>
    <w:rsid w:val="00263E9A"/>
    <w:rsid w:val="0026445C"/>
    <w:rsid w:val="002647D1"/>
    <w:rsid w:val="00264838"/>
    <w:rsid w:val="00265127"/>
    <w:rsid w:val="00265508"/>
    <w:rsid w:val="0026564B"/>
    <w:rsid w:val="00265819"/>
    <w:rsid w:val="002658E7"/>
    <w:rsid w:val="00265A59"/>
    <w:rsid w:val="00265AD2"/>
    <w:rsid w:val="002662E2"/>
    <w:rsid w:val="00266622"/>
    <w:rsid w:val="0026680F"/>
    <w:rsid w:val="00266CAB"/>
    <w:rsid w:val="00267038"/>
    <w:rsid w:val="0026741D"/>
    <w:rsid w:val="0026750E"/>
    <w:rsid w:val="00267702"/>
    <w:rsid w:val="00267A21"/>
    <w:rsid w:val="00267A28"/>
    <w:rsid w:val="002704D5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715"/>
    <w:rsid w:val="002739D3"/>
    <w:rsid w:val="00273C0B"/>
    <w:rsid w:val="00273C3C"/>
    <w:rsid w:val="00273D2A"/>
    <w:rsid w:val="00273E52"/>
    <w:rsid w:val="00273E91"/>
    <w:rsid w:val="00274205"/>
    <w:rsid w:val="0027453E"/>
    <w:rsid w:val="00274889"/>
    <w:rsid w:val="002749D2"/>
    <w:rsid w:val="00274B5E"/>
    <w:rsid w:val="00274CFA"/>
    <w:rsid w:val="00274D50"/>
    <w:rsid w:val="00274FFA"/>
    <w:rsid w:val="00275A54"/>
    <w:rsid w:val="00275ACE"/>
    <w:rsid w:val="00275B60"/>
    <w:rsid w:val="00275E99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90D"/>
    <w:rsid w:val="00285DF4"/>
    <w:rsid w:val="0028636D"/>
    <w:rsid w:val="002865FA"/>
    <w:rsid w:val="002868F8"/>
    <w:rsid w:val="00286911"/>
    <w:rsid w:val="002869C0"/>
    <w:rsid w:val="00286B1C"/>
    <w:rsid w:val="00286B25"/>
    <w:rsid w:val="00286CF0"/>
    <w:rsid w:val="00286DCD"/>
    <w:rsid w:val="0028740E"/>
    <w:rsid w:val="002874D0"/>
    <w:rsid w:val="00287695"/>
    <w:rsid w:val="002876AF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46B1"/>
    <w:rsid w:val="002954D3"/>
    <w:rsid w:val="00295815"/>
    <w:rsid w:val="00295B33"/>
    <w:rsid w:val="002960CD"/>
    <w:rsid w:val="002962A6"/>
    <w:rsid w:val="00296491"/>
    <w:rsid w:val="00296B7E"/>
    <w:rsid w:val="00296FCC"/>
    <w:rsid w:val="00297265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26D"/>
    <w:rsid w:val="002A2484"/>
    <w:rsid w:val="002A26ED"/>
    <w:rsid w:val="002A27B4"/>
    <w:rsid w:val="002A28B0"/>
    <w:rsid w:val="002A30D9"/>
    <w:rsid w:val="002A3BFD"/>
    <w:rsid w:val="002A3F12"/>
    <w:rsid w:val="002A3FC8"/>
    <w:rsid w:val="002A3FED"/>
    <w:rsid w:val="002A429C"/>
    <w:rsid w:val="002A481F"/>
    <w:rsid w:val="002A4B2C"/>
    <w:rsid w:val="002A4E8A"/>
    <w:rsid w:val="002A54E5"/>
    <w:rsid w:val="002A5CB3"/>
    <w:rsid w:val="002A5E44"/>
    <w:rsid w:val="002A5E45"/>
    <w:rsid w:val="002A629D"/>
    <w:rsid w:val="002A66B6"/>
    <w:rsid w:val="002A66E0"/>
    <w:rsid w:val="002A6AD1"/>
    <w:rsid w:val="002A6B2F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0F33"/>
    <w:rsid w:val="002B11FF"/>
    <w:rsid w:val="002B1579"/>
    <w:rsid w:val="002B1821"/>
    <w:rsid w:val="002B1AC9"/>
    <w:rsid w:val="002B1E9E"/>
    <w:rsid w:val="002B26FD"/>
    <w:rsid w:val="002B29B8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370"/>
    <w:rsid w:val="002B446A"/>
    <w:rsid w:val="002B46B8"/>
    <w:rsid w:val="002B49F3"/>
    <w:rsid w:val="002B4D87"/>
    <w:rsid w:val="002B51C5"/>
    <w:rsid w:val="002B538E"/>
    <w:rsid w:val="002B591F"/>
    <w:rsid w:val="002B5AE1"/>
    <w:rsid w:val="002B60FC"/>
    <w:rsid w:val="002B6395"/>
    <w:rsid w:val="002B6CD8"/>
    <w:rsid w:val="002B72D7"/>
    <w:rsid w:val="002B738D"/>
    <w:rsid w:val="002B75CC"/>
    <w:rsid w:val="002B7610"/>
    <w:rsid w:val="002B796B"/>
    <w:rsid w:val="002B7C3A"/>
    <w:rsid w:val="002B7CBD"/>
    <w:rsid w:val="002B7DC1"/>
    <w:rsid w:val="002C00A2"/>
    <w:rsid w:val="002C034B"/>
    <w:rsid w:val="002C0844"/>
    <w:rsid w:val="002C0866"/>
    <w:rsid w:val="002C08D0"/>
    <w:rsid w:val="002C0A33"/>
    <w:rsid w:val="002C1049"/>
    <w:rsid w:val="002C11B8"/>
    <w:rsid w:val="002C18D8"/>
    <w:rsid w:val="002C2478"/>
    <w:rsid w:val="002C26B3"/>
    <w:rsid w:val="002C27CE"/>
    <w:rsid w:val="002C29A3"/>
    <w:rsid w:val="002C2C1D"/>
    <w:rsid w:val="002C33E9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592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075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D7D7D"/>
    <w:rsid w:val="002E02FA"/>
    <w:rsid w:val="002E0337"/>
    <w:rsid w:val="002E0BE1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2BF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C5E"/>
    <w:rsid w:val="002F0FD9"/>
    <w:rsid w:val="002F1791"/>
    <w:rsid w:val="002F1A70"/>
    <w:rsid w:val="002F1B43"/>
    <w:rsid w:val="002F1CD5"/>
    <w:rsid w:val="002F2050"/>
    <w:rsid w:val="002F21C6"/>
    <w:rsid w:val="002F24CC"/>
    <w:rsid w:val="002F279B"/>
    <w:rsid w:val="002F3110"/>
    <w:rsid w:val="002F336E"/>
    <w:rsid w:val="002F3594"/>
    <w:rsid w:val="002F39D1"/>
    <w:rsid w:val="002F3DC5"/>
    <w:rsid w:val="002F421B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6E8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DB7"/>
    <w:rsid w:val="00302E94"/>
    <w:rsid w:val="00303015"/>
    <w:rsid w:val="003036AD"/>
    <w:rsid w:val="0030389E"/>
    <w:rsid w:val="003038CB"/>
    <w:rsid w:val="00303943"/>
    <w:rsid w:val="00303973"/>
    <w:rsid w:val="0030399D"/>
    <w:rsid w:val="00304479"/>
    <w:rsid w:val="0030483F"/>
    <w:rsid w:val="00304ABF"/>
    <w:rsid w:val="00304EC9"/>
    <w:rsid w:val="003050B0"/>
    <w:rsid w:val="00305234"/>
    <w:rsid w:val="003052C0"/>
    <w:rsid w:val="003055AB"/>
    <w:rsid w:val="003059CE"/>
    <w:rsid w:val="00305BDD"/>
    <w:rsid w:val="00305D86"/>
    <w:rsid w:val="003060A7"/>
    <w:rsid w:val="003061C6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32E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968"/>
    <w:rsid w:val="00316AB2"/>
    <w:rsid w:val="00317600"/>
    <w:rsid w:val="003176C7"/>
    <w:rsid w:val="00317B71"/>
    <w:rsid w:val="00317E1E"/>
    <w:rsid w:val="00317E88"/>
    <w:rsid w:val="00320061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4FC1"/>
    <w:rsid w:val="00335205"/>
    <w:rsid w:val="003353D2"/>
    <w:rsid w:val="003355D2"/>
    <w:rsid w:val="00335781"/>
    <w:rsid w:val="003359A3"/>
    <w:rsid w:val="00335A5E"/>
    <w:rsid w:val="00335EA4"/>
    <w:rsid w:val="0033626B"/>
    <w:rsid w:val="003362D8"/>
    <w:rsid w:val="003365BB"/>
    <w:rsid w:val="00336920"/>
    <w:rsid w:val="003369BA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403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12A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29E"/>
    <w:rsid w:val="003478F5"/>
    <w:rsid w:val="00347B59"/>
    <w:rsid w:val="00347C87"/>
    <w:rsid w:val="00347D06"/>
    <w:rsid w:val="00347EC1"/>
    <w:rsid w:val="003502DD"/>
    <w:rsid w:val="00350655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6DA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6B4"/>
    <w:rsid w:val="00355B62"/>
    <w:rsid w:val="00355D26"/>
    <w:rsid w:val="00355FAC"/>
    <w:rsid w:val="003561C5"/>
    <w:rsid w:val="00356248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35D"/>
    <w:rsid w:val="00363482"/>
    <w:rsid w:val="0036351D"/>
    <w:rsid w:val="003636BA"/>
    <w:rsid w:val="0036379F"/>
    <w:rsid w:val="003638ED"/>
    <w:rsid w:val="003640F3"/>
    <w:rsid w:val="00364132"/>
    <w:rsid w:val="00364457"/>
    <w:rsid w:val="00364A78"/>
    <w:rsid w:val="00364A80"/>
    <w:rsid w:val="00364D0A"/>
    <w:rsid w:val="00364D3E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CCD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38B"/>
    <w:rsid w:val="003723B0"/>
    <w:rsid w:val="003725DD"/>
    <w:rsid w:val="00372755"/>
    <w:rsid w:val="00372793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5B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8C4"/>
    <w:rsid w:val="00383E30"/>
    <w:rsid w:val="00384597"/>
    <w:rsid w:val="00384A48"/>
    <w:rsid w:val="00384BE6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5C6"/>
    <w:rsid w:val="00386966"/>
    <w:rsid w:val="003869B9"/>
    <w:rsid w:val="003870AA"/>
    <w:rsid w:val="003873A6"/>
    <w:rsid w:val="003876DB"/>
    <w:rsid w:val="0038775C"/>
    <w:rsid w:val="00387BA4"/>
    <w:rsid w:val="0039022D"/>
    <w:rsid w:val="0039037A"/>
    <w:rsid w:val="003906E4"/>
    <w:rsid w:val="00390CC2"/>
    <w:rsid w:val="00391070"/>
    <w:rsid w:val="00391171"/>
    <w:rsid w:val="003914E7"/>
    <w:rsid w:val="003916D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78F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C7F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A1E"/>
    <w:rsid w:val="003A2BB6"/>
    <w:rsid w:val="003A2C40"/>
    <w:rsid w:val="003A3229"/>
    <w:rsid w:val="003A3442"/>
    <w:rsid w:val="003A3520"/>
    <w:rsid w:val="003A372C"/>
    <w:rsid w:val="003A3A0E"/>
    <w:rsid w:val="003A3B3F"/>
    <w:rsid w:val="003A3CB6"/>
    <w:rsid w:val="003A3F80"/>
    <w:rsid w:val="003A4773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446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2D18"/>
    <w:rsid w:val="003B2F9A"/>
    <w:rsid w:val="003B37A7"/>
    <w:rsid w:val="003B3801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2AF"/>
    <w:rsid w:val="003B53D8"/>
    <w:rsid w:val="003B58FA"/>
    <w:rsid w:val="003B5BB4"/>
    <w:rsid w:val="003B5F4D"/>
    <w:rsid w:val="003B6120"/>
    <w:rsid w:val="003B64EE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0FC1"/>
    <w:rsid w:val="003C150D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8A4"/>
    <w:rsid w:val="003C4B65"/>
    <w:rsid w:val="003C4B87"/>
    <w:rsid w:val="003C5982"/>
    <w:rsid w:val="003C5CFB"/>
    <w:rsid w:val="003C60E2"/>
    <w:rsid w:val="003C62C8"/>
    <w:rsid w:val="003C6361"/>
    <w:rsid w:val="003C6410"/>
    <w:rsid w:val="003C679C"/>
    <w:rsid w:val="003C6A0E"/>
    <w:rsid w:val="003C6E75"/>
    <w:rsid w:val="003C7753"/>
    <w:rsid w:val="003C7927"/>
    <w:rsid w:val="003C7B81"/>
    <w:rsid w:val="003D07BE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566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2F1"/>
    <w:rsid w:val="003D75EC"/>
    <w:rsid w:val="003D76D1"/>
    <w:rsid w:val="003D77C5"/>
    <w:rsid w:val="003D7986"/>
    <w:rsid w:val="003D79F0"/>
    <w:rsid w:val="003D7D8B"/>
    <w:rsid w:val="003D7ED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013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623"/>
    <w:rsid w:val="003F3764"/>
    <w:rsid w:val="003F3BE1"/>
    <w:rsid w:val="003F3C05"/>
    <w:rsid w:val="003F3D6B"/>
    <w:rsid w:val="003F3F1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645"/>
    <w:rsid w:val="003F6ADF"/>
    <w:rsid w:val="003F6BEB"/>
    <w:rsid w:val="003F7613"/>
    <w:rsid w:val="003F7668"/>
    <w:rsid w:val="003F7751"/>
    <w:rsid w:val="003F79F6"/>
    <w:rsid w:val="003F7ADA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2BA0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3A5"/>
    <w:rsid w:val="00405857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43D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194"/>
    <w:rsid w:val="00415201"/>
    <w:rsid w:val="004156B1"/>
    <w:rsid w:val="004158B0"/>
    <w:rsid w:val="00415B2E"/>
    <w:rsid w:val="00415E6C"/>
    <w:rsid w:val="00415EE8"/>
    <w:rsid w:val="004160D7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116"/>
    <w:rsid w:val="00420420"/>
    <w:rsid w:val="00420863"/>
    <w:rsid w:val="0042089C"/>
    <w:rsid w:val="00421039"/>
    <w:rsid w:val="0042110B"/>
    <w:rsid w:val="00421383"/>
    <w:rsid w:val="004215F2"/>
    <w:rsid w:val="0042173D"/>
    <w:rsid w:val="0042183C"/>
    <w:rsid w:val="00421A81"/>
    <w:rsid w:val="00421CEB"/>
    <w:rsid w:val="00421E71"/>
    <w:rsid w:val="00421F47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4931"/>
    <w:rsid w:val="004255E7"/>
    <w:rsid w:val="00425760"/>
    <w:rsid w:val="00425A23"/>
    <w:rsid w:val="0042610D"/>
    <w:rsid w:val="0042640A"/>
    <w:rsid w:val="0042660B"/>
    <w:rsid w:val="00426B94"/>
    <w:rsid w:val="00426EF4"/>
    <w:rsid w:val="0042715E"/>
    <w:rsid w:val="00427482"/>
    <w:rsid w:val="00427731"/>
    <w:rsid w:val="00427B0A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0C97"/>
    <w:rsid w:val="004311B5"/>
    <w:rsid w:val="0043146B"/>
    <w:rsid w:val="00431DD6"/>
    <w:rsid w:val="004320AB"/>
    <w:rsid w:val="004325E2"/>
    <w:rsid w:val="0043260B"/>
    <w:rsid w:val="0043285A"/>
    <w:rsid w:val="0043297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1F4"/>
    <w:rsid w:val="004342A0"/>
    <w:rsid w:val="00434347"/>
    <w:rsid w:val="00434497"/>
    <w:rsid w:val="00434516"/>
    <w:rsid w:val="00434929"/>
    <w:rsid w:val="00434A18"/>
    <w:rsid w:val="00435452"/>
    <w:rsid w:val="00435601"/>
    <w:rsid w:val="00435614"/>
    <w:rsid w:val="0043562B"/>
    <w:rsid w:val="00435632"/>
    <w:rsid w:val="00435CD3"/>
    <w:rsid w:val="00435F15"/>
    <w:rsid w:val="00436263"/>
    <w:rsid w:val="00436571"/>
    <w:rsid w:val="00436D00"/>
    <w:rsid w:val="00437109"/>
    <w:rsid w:val="00437606"/>
    <w:rsid w:val="00440052"/>
    <w:rsid w:val="004400E6"/>
    <w:rsid w:val="004401A4"/>
    <w:rsid w:val="004403EB"/>
    <w:rsid w:val="00440757"/>
    <w:rsid w:val="0044086E"/>
    <w:rsid w:val="00440912"/>
    <w:rsid w:val="00440B16"/>
    <w:rsid w:val="00440C6D"/>
    <w:rsid w:val="00440F34"/>
    <w:rsid w:val="0044112F"/>
    <w:rsid w:val="00441239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0DD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524"/>
    <w:rsid w:val="00453CBA"/>
    <w:rsid w:val="00453D4E"/>
    <w:rsid w:val="0045430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7CF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13"/>
    <w:rsid w:val="004636BA"/>
    <w:rsid w:val="00463932"/>
    <w:rsid w:val="00463B2B"/>
    <w:rsid w:val="00464504"/>
    <w:rsid w:val="00464A1B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8F3"/>
    <w:rsid w:val="00467C37"/>
    <w:rsid w:val="00467E03"/>
    <w:rsid w:val="00467FB5"/>
    <w:rsid w:val="00470478"/>
    <w:rsid w:val="0047090E"/>
    <w:rsid w:val="00470D35"/>
    <w:rsid w:val="00470D50"/>
    <w:rsid w:val="00470E52"/>
    <w:rsid w:val="00470F43"/>
    <w:rsid w:val="0047124B"/>
    <w:rsid w:val="004714EB"/>
    <w:rsid w:val="004715D0"/>
    <w:rsid w:val="004717C4"/>
    <w:rsid w:val="004718D7"/>
    <w:rsid w:val="00471B2D"/>
    <w:rsid w:val="004722D3"/>
    <w:rsid w:val="004729B1"/>
    <w:rsid w:val="00472AD1"/>
    <w:rsid w:val="004738A1"/>
    <w:rsid w:val="004738A4"/>
    <w:rsid w:val="00473B3D"/>
    <w:rsid w:val="00473CEC"/>
    <w:rsid w:val="0047402B"/>
    <w:rsid w:val="004740A8"/>
    <w:rsid w:val="004742D0"/>
    <w:rsid w:val="004742E0"/>
    <w:rsid w:val="0047450A"/>
    <w:rsid w:val="00474729"/>
    <w:rsid w:val="00474788"/>
    <w:rsid w:val="004748F5"/>
    <w:rsid w:val="0047490D"/>
    <w:rsid w:val="00474D7D"/>
    <w:rsid w:val="00474E00"/>
    <w:rsid w:val="00474EDA"/>
    <w:rsid w:val="00475760"/>
    <w:rsid w:val="00475E47"/>
    <w:rsid w:val="00475F67"/>
    <w:rsid w:val="004763D4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02C"/>
    <w:rsid w:val="00485100"/>
    <w:rsid w:val="004852B8"/>
    <w:rsid w:val="004852CF"/>
    <w:rsid w:val="00485497"/>
    <w:rsid w:val="00485CB3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0D61"/>
    <w:rsid w:val="004910BD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97F70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AB9"/>
    <w:rsid w:val="004A1D0A"/>
    <w:rsid w:val="004A1E4F"/>
    <w:rsid w:val="004A204A"/>
    <w:rsid w:val="004A24C4"/>
    <w:rsid w:val="004A2623"/>
    <w:rsid w:val="004A314D"/>
    <w:rsid w:val="004A3151"/>
    <w:rsid w:val="004A3225"/>
    <w:rsid w:val="004A38B3"/>
    <w:rsid w:val="004A447B"/>
    <w:rsid w:val="004A454B"/>
    <w:rsid w:val="004A4625"/>
    <w:rsid w:val="004A4CDF"/>
    <w:rsid w:val="004A4E16"/>
    <w:rsid w:val="004A522F"/>
    <w:rsid w:val="004A5345"/>
    <w:rsid w:val="004A5498"/>
    <w:rsid w:val="004A54FE"/>
    <w:rsid w:val="004A5698"/>
    <w:rsid w:val="004A58FB"/>
    <w:rsid w:val="004A5929"/>
    <w:rsid w:val="004A669B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516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A1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2A9"/>
    <w:rsid w:val="004B6441"/>
    <w:rsid w:val="004B64D8"/>
    <w:rsid w:val="004B6887"/>
    <w:rsid w:val="004B6CB1"/>
    <w:rsid w:val="004B6F4F"/>
    <w:rsid w:val="004B7109"/>
    <w:rsid w:val="004B767A"/>
    <w:rsid w:val="004B7689"/>
    <w:rsid w:val="004B7759"/>
    <w:rsid w:val="004B7E96"/>
    <w:rsid w:val="004C0260"/>
    <w:rsid w:val="004C044D"/>
    <w:rsid w:val="004C0B18"/>
    <w:rsid w:val="004C0D02"/>
    <w:rsid w:val="004C0F8B"/>
    <w:rsid w:val="004C1051"/>
    <w:rsid w:val="004C136A"/>
    <w:rsid w:val="004C149D"/>
    <w:rsid w:val="004C1888"/>
    <w:rsid w:val="004C18C0"/>
    <w:rsid w:val="004C1A8E"/>
    <w:rsid w:val="004C1F7E"/>
    <w:rsid w:val="004C2085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9A8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0478"/>
    <w:rsid w:val="004D1277"/>
    <w:rsid w:val="004D2261"/>
    <w:rsid w:val="004D2402"/>
    <w:rsid w:val="004D25E3"/>
    <w:rsid w:val="004D2677"/>
    <w:rsid w:val="004D28E5"/>
    <w:rsid w:val="004D3063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46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1C9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7AC"/>
    <w:rsid w:val="004E48EA"/>
    <w:rsid w:val="004E49C5"/>
    <w:rsid w:val="004E4CC0"/>
    <w:rsid w:val="004E53EC"/>
    <w:rsid w:val="004E55EF"/>
    <w:rsid w:val="004E5AFE"/>
    <w:rsid w:val="004E5CB3"/>
    <w:rsid w:val="004E5D54"/>
    <w:rsid w:val="004E5E20"/>
    <w:rsid w:val="004E5EC0"/>
    <w:rsid w:val="004E5EF6"/>
    <w:rsid w:val="004E63D2"/>
    <w:rsid w:val="004E644F"/>
    <w:rsid w:val="004E6540"/>
    <w:rsid w:val="004E6A77"/>
    <w:rsid w:val="004E6C8F"/>
    <w:rsid w:val="004E7064"/>
    <w:rsid w:val="004E7224"/>
    <w:rsid w:val="004E7665"/>
    <w:rsid w:val="004E782E"/>
    <w:rsid w:val="004E78C8"/>
    <w:rsid w:val="004E7BB7"/>
    <w:rsid w:val="004F0299"/>
    <w:rsid w:val="004F05EC"/>
    <w:rsid w:val="004F0733"/>
    <w:rsid w:val="004F0829"/>
    <w:rsid w:val="004F09EB"/>
    <w:rsid w:val="004F0A6E"/>
    <w:rsid w:val="004F0EDA"/>
    <w:rsid w:val="004F148A"/>
    <w:rsid w:val="004F1B9D"/>
    <w:rsid w:val="004F1DD8"/>
    <w:rsid w:val="004F26FA"/>
    <w:rsid w:val="004F2825"/>
    <w:rsid w:val="004F36F2"/>
    <w:rsid w:val="004F37F0"/>
    <w:rsid w:val="004F40F8"/>
    <w:rsid w:val="004F4207"/>
    <w:rsid w:val="004F4823"/>
    <w:rsid w:val="004F49FE"/>
    <w:rsid w:val="004F4B02"/>
    <w:rsid w:val="004F4C69"/>
    <w:rsid w:val="004F5552"/>
    <w:rsid w:val="004F5C1F"/>
    <w:rsid w:val="004F5CA3"/>
    <w:rsid w:val="004F5D10"/>
    <w:rsid w:val="004F6043"/>
    <w:rsid w:val="004F6299"/>
    <w:rsid w:val="004F6420"/>
    <w:rsid w:val="004F692F"/>
    <w:rsid w:val="004F7334"/>
    <w:rsid w:val="004F76B5"/>
    <w:rsid w:val="004F79DA"/>
    <w:rsid w:val="004F7BBD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1EB7"/>
    <w:rsid w:val="0050208E"/>
    <w:rsid w:val="00502976"/>
    <w:rsid w:val="00502F39"/>
    <w:rsid w:val="005031AA"/>
    <w:rsid w:val="00503BB1"/>
    <w:rsid w:val="00503CBC"/>
    <w:rsid w:val="00503CFC"/>
    <w:rsid w:val="00503F13"/>
    <w:rsid w:val="00504201"/>
    <w:rsid w:val="0050420E"/>
    <w:rsid w:val="005048BE"/>
    <w:rsid w:val="00505386"/>
    <w:rsid w:val="00505A3C"/>
    <w:rsid w:val="00506222"/>
    <w:rsid w:val="005068E4"/>
    <w:rsid w:val="00506AF5"/>
    <w:rsid w:val="00506CAE"/>
    <w:rsid w:val="00506E83"/>
    <w:rsid w:val="0050705A"/>
    <w:rsid w:val="0050724C"/>
    <w:rsid w:val="00507254"/>
    <w:rsid w:val="00507A3B"/>
    <w:rsid w:val="00507B00"/>
    <w:rsid w:val="00507B9C"/>
    <w:rsid w:val="00507BDC"/>
    <w:rsid w:val="00507C22"/>
    <w:rsid w:val="00510BF5"/>
    <w:rsid w:val="00511476"/>
    <w:rsid w:val="00511C2E"/>
    <w:rsid w:val="005123AF"/>
    <w:rsid w:val="005124F4"/>
    <w:rsid w:val="00512C8D"/>
    <w:rsid w:val="00512E17"/>
    <w:rsid w:val="00513169"/>
    <w:rsid w:val="005134B2"/>
    <w:rsid w:val="0051395C"/>
    <w:rsid w:val="00513B3A"/>
    <w:rsid w:val="00513DE9"/>
    <w:rsid w:val="00513FA0"/>
    <w:rsid w:val="005143F8"/>
    <w:rsid w:val="0051447E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E3E"/>
    <w:rsid w:val="00517EB6"/>
    <w:rsid w:val="005200B3"/>
    <w:rsid w:val="005200CA"/>
    <w:rsid w:val="005205BE"/>
    <w:rsid w:val="0052087B"/>
    <w:rsid w:val="00520D10"/>
    <w:rsid w:val="00520EC9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2A2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5E58"/>
    <w:rsid w:val="00526528"/>
    <w:rsid w:val="005266EC"/>
    <w:rsid w:val="00526D09"/>
    <w:rsid w:val="00526D84"/>
    <w:rsid w:val="0052702F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4D96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68FB"/>
    <w:rsid w:val="0053737E"/>
    <w:rsid w:val="005375DF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5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03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C0E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502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1C5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BC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190"/>
    <w:rsid w:val="0056619D"/>
    <w:rsid w:val="0056641C"/>
    <w:rsid w:val="005668EA"/>
    <w:rsid w:val="00566CB1"/>
    <w:rsid w:val="00566CD3"/>
    <w:rsid w:val="0056722E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0BD"/>
    <w:rsid w:val="005745EB"/>
    <w:rsid w:val="0057486A"/>
    <w:rsid w:val="00574C5C"/>
    <w:rsid w:val="00574E85"/>
    <w:rsid w:val="00575579"/>
    <w:rsid w:val="00575ED0"/>
    <w:rsid w:val="005760C9"/>
    <w:rsid w:val="00576248"/>
    <w:rsid w:val="00576706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6B5"/>
    <w:rsid w:val="00581768"/>
    <w:rsid w:val="005821F6"/>
    <w:rsid w:val="005825F2"/>
    <w:rsid w:val="005827A2"/>
    <w:rsid w:val="005829E3"/>
    <w:rsid w:val="00582A16"/>
    <w:rsid w:val="00582D6A"/>
    <w:rsid w:val="005832A4"/>
    <w:rsid w:val="0058338F"/>
    <w:rsid w:val="0058368D"/>
    <w:rsid w:val="00583802"/>
    <w:rsid w:val="00583984"/>
    <w:rsid w:val="00583AFC"/>
    <w:rsid w:val="00583BF7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9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09F"/>
    <w:rsid w:val="0059365B"/>
    <w:rsid w:val="0059391C"/>
    <w:rsid w:val="00593CC4"/>
    <w:rsid w:val="00593ED9"/>
    <w:rsid w:val="00593F10"/>
    <w:rsid w:val="005942D5"/>
    <w:rsid w:val="0059466A"/>
    <w:rsid w:val="00594672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6D0E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4B9"/>
    <w:rsid w:val="005B354A"/>
    <w:rsid w:val="005B39BE"/>
    <w:rsid w:val="005B3A9C"/>
    <w:rsid w:val="005B4108"/>
    <w:rsid w:val="005B414E"/>
    <w:rsid w:val="005B4429"/>
    <w:rsid w:val="005B448B"/>
    <w:rsid w:val="005B47A3"/>
    <w:rsid w:val="005B4A61"/>
    <w:rsid w:val="005B5445"/>
    <w:rsid w:val="005B55B6"/>
    <w:rsid w:val="005B589C"/>
    <w:rsid w:val="005B5A23"/>
    <w:rsid w:val="005B5DEC"/>
    <w:rsid w:val="005B5F79"/>
    <w:rsid w:val="005B6096"/>
    <w:rsid w:val="005B6182"/>
    <w:rsid w:val="005B681A"/>
    <w:rsid w:val="005B69B6"/>
    <w:rsid w:val="005B7339"/>
    <w:rsid w:val="005B7842"/>
    <w:rsid w:val="005B792A"/>
    <w:rsid w:val="005B7C97"/>
    <w:rsid w:val="005B7FF3"/>
    <w:rsid w:val="005C0126"/>
    <w:rsid w:val="005C07F6"/>
    <w:rsid w:val="005C0B63"/>
    <w:rsid w:val="005C0F93"/>
    <w:rsid w:val="005C0FEA"/>
    <w:rsid w:val="005C1017"/>
    <w:rsid w:val="005C12CE"/>
    <w:rsid w:val="005C1E1B"/>
    <w:rsid w:val="005C1E53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64C"/>
    <w:rsid w:val="005C69A4"/>
    <w:rsid w:val="005C6EA5"/>
    <w:rsid w:val="005C6FB8"/>
    <w:rsid w:val="005C73D4"/>
    <w:rsid w:val="005C7676"/>
    <w:rsid w:val="005C7721"/>
    <w:rsid w:val="005C7858"/>
    <w:rsid w:val="005C7C6E"/>
    <w:rsid w:val="005C7D3C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1B23"/>
    <w:rsid w:val="005D205A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53C"/>
    <w:rsid w:val="005D4756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0FA0"/>
    <w:rsid w:val="005E1746"/>
    <w:rsid w:val="005E19B4"/>
    <w:rsid w:val="005E19CD"/>
    <w:rsid w:val="005E1EE7"/>
    <w:rsid w:val="005E2979"/>
    <w:rsid w:val="005E304A"/>
    <w:rsid w:val="005E3C68"/>
    <w:rsid w:val="005E4302"/>
    <w:rsid w:val="005E46A7"/>
    <w:rsid w:val="005E4868"/>
    <w:rsid w:val="005E49ED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AB9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3F89"/>
    <w:rsid w:val="00604099"/>
    <w:rsid w:val="006041A7"/>
    <w:rsid w:val="006043F8"/>
    <w:rsid w:val="006046B6"/>
    <w:rsid w:val="00604C2C"/>
    <w:rsid w:val="00604D89"/>
    <w:rsid w:val="0060519C"/>
    <w:rsid w:val="00605797"/>
    <w:rsid w:val="006059EE"/>
    <w:rsid w:val="00605A36"/>
    <w:rsid w:val="00605F0E"/>
    <w:rsid w:val="006062B7"/>
    <w:rsid w:val="00606513"/>
    <w:rsid w:val="00606536"/>
    <w:rsid w:val="00606F30"/>
    <w:rsid w:val="00606F6A"/>
    <w:rsid w:val="006070D8"/>
    <w:rsid w:val="00607638"/>
    <w:rsid w:val="006077E4"/>
    <w:rsid w:val="00607BA2"/>
    <w:rsid w:val="00610113"/>
    <w:rsid w:val="006102C5"/>
    <w:rsid w:val="006105FB"/>
    <w:rsid w:val="00610805"/>
    <w:rsid w:val="00610BE3"/>
    <w:rsid w:val="00610D7B"/>
    <w:rsid w:val="00611155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3B3B"/>
    <w:rsid w:val="006141BA"/>
    <w:rsid w:val="00614B60"/>
    <w:rsid w:val="00614B75"/>
    <w:rsid w:val="006152A7"/>
    <w:rsid w:val="00615436"/>
    <w:rsid w:val="0061552D"/>
    <w:rsid w:val="006157A1"/>
    <w:rsid w:val="00615908"/>
    <w:rsid w:val="00615ADC"/>
    <w:rsid w:val="00615BC6"/>
    <w:rsid w:val="006160A4"/>
    <w:rsid w:val="00616121"/>
    <w:rsid w:val="00616198"/>
    <w:rsid w:val="006161A2"/>
    <w:rsid w:val="006162EC"/>
    <w:rsid w:val="006167D4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65C"/>
    <w:rsid w:val="00623C0E"/>
    <w:rsid w:val="00623FD3"/>
    <w:rsid w:val="00623FDF"/>
    <w:rsid w:val="0062416F"/>
    <w:rsid w:val="00624316"/>
    <w:rsid w:val="00624553"/>
    <w:rsid w:val="00624B55"/>
    <w:rsid w:val="00624B7A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038"/>
    <w:rsid w:val="006307AE"/>
    <w:rsid w:val="00630B34"/>
    <w:rsid w:val="006311A3"/>
    <w:rsid w:val="006312FE"/>
    <w:rsid w:val="0063180A"/>
    <w:rsid w:val="006318AA"/>
    <w:rsid w:val="0063190E"/>
    <w:rsid w:val="00631A0D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EB9"/>
    <w:rsid w:val="00633F15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0B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61D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38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BA3"/>
    <w:rsid w:val="00653E2B"/>
    <w:rsid w:val="00653F50"/>
    <w:rsid w:val="00654516"/>
    <w:rsid w:val="006545FD"/>
    <w:rsid w:val="00654A18"/>
    <w:rsid w:val="00654EC9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78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6E9"/>
    <w:rsid w:val="00662900"/>
    <w:rsid w:val="00662949"/>
    <w:rsid w:val="00662D61"/>
    <w:rsid w:val="00663237"/>
    <w:rsid w:val="0066363C"/>
    <w:rsid w:val="006638D3"/>
    <w:rsid w:val="006639D4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898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C5"/>
    <w:rsid w:val="006771D9"/>
    <w:rsid w:val="006775BB"/>
    <w:rsid w:val="00677CB7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785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9E1"/>
    <w:rsid w:val="00684CED"/>
    <w:rsid w:val="006854B1"/>
    <w:rsid w:val="00685610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CD0"/>
    <w:rsid w:val="00687EB2"/>
    <w:rsid w:val="00687F1B"/>
    <w:rsid w:val="0069098F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106"/>
    <w:rsid w:val="00697217"/>
    <w:rsid w:val="00697621"/>
    <w:rsid w:val="00697A58"/>
    <w:rsid w:val="00697A60"/>
    <w:rsid w:val="00697F17"/>
    <w:rsid w:val="006A0187"/>
    <w:rsid w:val="006A06C5"/>
    <w:rsid w:val="006A08DB"/>
    <w:rsid w:val="006A0FC3"/>
    <w:rsid w:val="006A1679"/>
    <w:rsid w:val="006A1862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01"/>
    <w:rsid w:val="006A4834"/>
    <w:rsid w:val="006A4F28"/>
    <w:rsid w:val="006A4FF4"/>
    <w:rsid w:val="006A52BF"/>
    <w:rsid w:val="006A549A"/>
    <w:rsid w:val="006A5AF2"/>
    <w:rsid w:val="006A5C19"/>
    <w:rsid w:val="006A64C8"/>
    <w:rsid w:val="006A67F9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57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901"/>
    <w:rsid w:val="006B3DBF"/>
    <w:rsid w:val="006B3E16"/>
    <w:rsid w:val="006B410C"/>
    <w:rsid w:val="006B4126"/>
    <w:rsid w:val="006B4331"/>
    <w:rsid w:val="006B45F5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AB8"/>
    <w:rsid w:val="006B6BC1"/>
    <w:rsid w:val="006B6DAA"/>
    <w:rsid w:val="006B7132"/>
    <w:rsid w:val="006B77EA"/>
    <w:rsid w:val="006B77EF"/>
    <w:rsid w:val="006B7B6A"/>
    <w:rsid w:val="006B7D70"/>
    <w:rsid w:val="006C0349"/>
    <w:rsid w:val="006C08B5"/>
    <w:rsid w:val="006C0A93"/>
    <w:rsid w:val="006C13B8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74F"/>
    <w:rsid w:val="006D5932"/>
    <w:rsid w:val="006D5A54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134"/>
    <w:rsid w:val="006E198F"/>
    <w:rsid w:val="006E1B28"/>
    <w:rsid w:val="006E1C9D"/>
    <w:rsid w:val="006E1D6C"/>
    <w:rsid w:val="006E22A8"/>
    <w:rsid w:val="006E249F"/>
    <w:rsid w:val="006E24B4"/>
    <w:rsid w:val="006E2669"/>
    <w:rsid w:val="006E270D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1"/>
    <w:rsid w:val="006E5D2B"/>
    <w:rsid w:val="006E6029"/>
    <w:rsid w:val="006E639B"/>
    <w:rsid w:val="006E6496"/>
    <w:rsid w:val="006E6A39"/>
    <w:rsid w:val="006E6B48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81D"/>
    <w:rsid w:val="006F0ACE"/>
    <w:rsid w:val="006F0D52"/>
    <w:rsid w:val="006F12B2"/>
    <w:rsid w:val="006F13DA"/>
    <w:rsid w:val="006F1573"/>
    <w:rsid w:val="006F1A81"/>
    <w:rsid w:val="006F1BFF"/>
    <w:rsid w:val="006F2084"/>
    <w:rsid w:val="006F2888"/>
    <w:rsid w:val="006F3228"/>
    <w:rsid w:val="006F33C3"/>
    <w:rsid w:val="006F3561"/>
    <w:rsid w:val="006F36E4"/>
    <w:rsid w:val="006F38E6"/>
    <w:rsid w:val="006F3F09"/>
    <w:rsid w:val="006F3F0B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7A9"/>
    <w:rsid w:val="006F6B0A"/>
    <w:rsid w:val="006F6B45"/>
    <w:rsid w:val="006F6BD6"/>
    <w:rsid w:val="006F6E6E"/>
    <w:rsid w:val="006F7119"/>
    <w:rsid w:val="006F71E9"/>
    <w:rsid w:val="006F7B07"/>
    <w:rsid w:val="006F7BA6"/>
    <w:rsid w:val="0070015A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69A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1DB"/>
    <w:rsid w:val="0071134D"/>
    <w:rsid w:val="0071157E"/>
    <w:rsid w:val="0071176E"/>
    <w:rsid w:val="00711845"/>
    <w:rsid w:val="00711F11"/>
    <w:rsid w:val="00711FDD"/>
    <w:rsid w:val="00712239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C0D"/>
    <w:rsid w:val="00716E18"/>
    <w:rsid w:val="00717450"/>
    <w:rsid w:val="00717748"/>
    <w:rsid w:val="0071782C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BD7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1C89"/>
    <w:rsid w:val="007322A6"/>
    <w:rsid w:val="0073255D"/>
    <w:rsid w:val="00732E16"/>
    <w:rsid w:val="00732E52"/>
    <w:rsid w:val="00732E61"/>
    <w:rsid w:val="007332F4"/>
    <w:rsid w:val="0073334B"/>
    <w:rsid w:val="00733773"/>
    <w:rsid w:val="0073384C"/>
    <w:rsid w:val="00733D76"/>
    <w:rsid w:val="0073413D"/>
    <w:rsid w:val="0073419D"/>
    <w:rsid w:val="00734781"/>
    <w:rsid w:val="007347F1"/>
    <w:rsid w:val="00734FFB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399"/>
    <w:rsid w:val="00737600"/>
    <w:rsid w:val="00737ED7"/>
    <w:rsid w:val="00740115"/>
    <w:rsid w:val="007403B1"/>
    <w:rsid w:val="00740402"/>
    <w:rsid w:val="00740678"/>
    <w:rsid w:val="0074075C"/>
    <w:rsid w:val="00740A44"/>
    <w:rsid w:val="0074143A"/>
    <w:rsid w:val="00741ED7"/>
    <w:rsid w:val="00741EDA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518"/>
    <w:rsid w:val="0074697D"/>
    <w:rsid w:val="00746CC7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44F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5D6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9A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E9"/>
    <w:rsid w:val="007642FA"/>
    <w:rsid w:val="0076433C"/>
    <w:rsid w:val="0076473A"/>
    <w:rsid w:val="00764A45"/>
    <w:rsid w:val="00764FDD"/>
    <w:rsid w:val="007650C6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1FA"/>
    <w:rsid w:val="00770C50"/>
    <w:rsid w:val="00770C66"/>
    <w:rsid w:val="00770DB7"/>
    <w:rsid w:val="00771200"/>
    <w:rsid w:val="00771240"/>
    <w:rsid w:val="00771861"/>
    <w:rsid w:val="0077225D"/>
    <w:rsid w:val="007723B5"/>
    <w:rsid w:val="00772933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CC8"/>
    <w:rsid w:val="00774F6F"/>
    <w:rsid w:val="00775060"/>
    <w:rsid w:val="007754EA"/>
    <w:rsid w:val="0077599F"/>
    <w:rsid w:val="007759A3"/>
    <w:rsid w:val="00775E8F"/>
    <w:rsid w:val="00775F10"/>
    <w:rsid w:val="0077627B"/>
    <w:rsid w:val="007769E7"/>
    <w:rsid w:val="00776B2A"/>
    <w:rsid w:val="00776C95"/>
    <w:rsid w:val="00776E6B"/>
    <w:rsid w:val="00776F8E"/>
    <w:rsid w:val="00777102"/>
    <w:rsid w:val="007771C3"/>
    <w:rsid w:val="00777232"/>
    <w:rsid w:val="00777460"/>
    <w:rsid w:val="0077753C"/>
    <w:rsid w:val="007778ED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519"/>
    <w:rsid w:val="00783A15"/>
    <w:rsid w:val="00783AB7"/>
    <w:rsid w:val="00784143"/>
    <w:rsid w:val="0078441B"/>
    <w:rsid w:val="007846F4"/>
    <w:rsid w:val="007852D8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1BC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B37"/>
    <w:rsid w:val="00791C22"/>
    <w:rsid w:val="00791CC0"/>
    <w:rsid w:val="00792161"/>
    <w:rsid w:val="007924A5"/>
    <w:rsid w:val="00792528"/>
    <w:rsid w:val="007926C5"/>
    <w:rsid w:val="00792CCD"/>
    <w:rsid w:val="00793122"/>
    <w:rsid w:val="0079348D"/>
    <w:rsid w:val="007934C9"/>
    <w:rsid w:val="00793BB5"/>
    <w:rsid w:val="00793C31"/>
    <w:rsid w:val="0079414D"/>
    <w:rsid w:val="00794229"/>
    <w:rsid w:val="007942B9"/>
    <w:rsid w:val="00794369"/>
    <w:rsid w:val="00794743"/>
    <w:rsid w:val="0079485D"/>
    <w:rsid w:val="00794BE6"/>
    <w:rsid w:val="00794C34"/>
    <w:rsid w:val="00795083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62E"/>
    <w:rsid w:val="007A46C3"/>
    <w:rsid w:val="007A4713"/>
    <w:rsid w:val="007A47B8"/>
    <w:rsid w:val="007A5651"/>
    <w:rsid w:val="007A5716"/>
    <w:rsid w:val="007A5730"/>
    <w:rsid w:val="007A580B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1E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00FD"/>
    <w:rsid w:val="007C02EA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1CD9"/>
    <w:rsid w:val="007C22CC"/>
    <w:rsid w:val="007C23EA"/>
    <w:rsid w:val="007C2467"/>
    <w:rsid w:val="007C2937"/>
    <w:rsid w:val="007C2EFF"/>
    <w:rsid w:val="007C3016"/>
    <w:rsid w:val="007C3508"/>
    <w:rsid w:val="007C37C1"/>
    <w:rsid w:val="007C3C52"/>
    <w:rsid w:val="007C3DE6"/>
    <w:rsid w:val="007C3ECD"/>
    <w:rsid w:val="007C42CC"/>
    <w:rsid w:val="007C444C"/>
    <w:rsid w:val="007C4835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18"/>
    <w:rsid w:val="007D3735"/>
    <w:rsid w:val="007D3935"/>
    <w:rsid w:val="007D3C64"/>
    <w:rsid w:val="007D3DCB"/>
    <w:rsid w:val="007D3E5C"/>
    <w:rsid w:val="007D433E"/>
    <w:rsid w:val="007D44DA"/>
    <w:rsid w:val="007D4527"/>
    <w:rsid w:val="007D478F"/>
    <w:rsid w:val="007D47CD"/>
    <w:rsid w:val="007D5112"/>
    <w:rsid w:val="007D5364"/>
    <w:rsid w:val="007D5797"/>
    <w:rsid w:val="007D579A"/>
    <w:rsid w:val="007D5BFB"/>
    <w:rsid w:val="007D5E6F"/>
    <w:rsid w:val="007D62BD"/>
    <w:rsid w:val="007D62FC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46E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6D39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1C44"/>
    <w:rsid w:val="007F1FB2"/>
    <w:rsid w:val="007F20E1"/>
    <w:rsid w:val="007F228F"/>
    <w:rsid w:val="007F2462"/>
    <w:rsid w:val="007F25C5"/>
    <w:rsid w:val="007F2AAA"/>
    <w:rsid w:val="007F3DF9"/>
    <w:rsid w:val="007F3F33"/>
    <w:rsid w:val="007F401F"/>
    <w:rsid w:val="007F41F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724"/>
    <w:rsid w:val="007F775C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980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C5C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60A"/>
    <w:rsid w:val="00815738"/>
    <w:rsid w:val="008160A1"/>
    <w:rsid w:val="008162D4"/>
    <w:rsid w:val="0081669C"/>
    <w:rsid w:val="008167D2"/>
    <w:rsid w:val="008169E8"/>
    <w:rsid w:val="00816A67"/>
    <w:rsid w:val="00816D7E"/>
    <w:rsid w:val="00817054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D0E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84B"/>
    <w:rsid w:val="008358D0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675"/>
    <w:rsid w:val="0084078A"/>
    <w:rsid w:val="00840870"/>
    <w:rsid w:val="00840AE0"/>
    <w:rsid w:val="00840C7F"/>
    <w:rsid w:val="008413D9"/>
    <w:rsid w:val="0084169C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1E0E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314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767"/>
    <w:rsid w:val="00862E40"/>
    <w:rsid w:val="008632C0"/>
    <w:rsid w:val="00863493"/>
    <w:rsid w:val="00863B2A"/>
    <w:rsid w:val="00863FFB"/>
    <w:rsid w:val="00864140"/>
    <w:rsid w:val="008644A1"/>
    <w:rsid w:val="008647E7"/>
    <w:rsid w:val="00864BE0"/>
    <w:rsid w:val="00865468"/>
    <w:rsid w:val="00865587"/>
    <w:rsid w:val="00865BFA"/>
    <w:rsid w:val="00865C7F"/>
    <w:rsid w:val="00865E44"/>
    <w:rsid w:val="008661EF"/>
    <w:rsid w:val="008664F6"/>
    <w:rsid w:val="00866527"/>
    <w:rsid w:val="00866E51"/>
    <w:rsid w:val="00866F1A"/>
    <w:rsid w:val="0086702E"/>
    <w:rsid w:val="008672B3"/>
    <w:rsid w:val="0086772C"/>
    <w:rsid w:val="00867A7D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439C"/>
    <w:rsid w:val="008745A7"/>
    <w:rsid w:val="008749AF"/>
    <w:rsid w:val="00874A25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2D4"/>
    <w:rsid w:val="0087638B"/>
    <w:rsid w:val="0087660B"/>
    <w:rsid w:val="00876891"/>
    <w:rsid w:val="00876C76"/>
    <w:rsid w:val="008772BE"/>
    <w:rsid w:val="00877639"/>
    <w:rsid w:val="008776C5"/>
    <w:rsid w:val="00877A26"/>
    <w:rsid w:val="00877AC2"/>
    <w:rsid w:val="00877B26"/>
    <w:rsid w:val="00877F27"/>
    <w:rsid w:val="008800B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59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82F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432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46E"/>
    <w:rsid w:val="008A4C71"/>
    <w:rsid w:val="008A5268"/>
    <w:rsid w:val="008A53CF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0E5"/>
    <w:rsid w:val="008B115C"/>
    <w:rsid w:val="008B1563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381"/>
    <w:rsid w:val="008B356B"/>
    <w:rsid w:val="008B3A5F"/>
    <w:rsid w:val="008B42B2"/>
    <w:rsid w:val="008B45F7"/>
    <w:rsid w:val="008B4769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C07ED"/>
    <w:rsid w:val="008C0F89"/>
    <w:rsid w:val="008C10DA"/>
    <w:rsid w:val="008C1FA3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62A"/>
    <w:rsid w:val="008C4637"/>
    <w:rsid w:val="008C4D7E"/>
    <w:rsid w:val="008C5317"/>
    <w:rsid w:val="008C54FF"/>
    <w:rsid w:val="008C5A1A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27D"/>
    <w:rsid w:val="008D05D9"/>
    <w:rsid w:val="008D0849"/>
    <w:rsid w:val="008D0890"/>
    <w:rsid w:val="008D0B75"/>
    <w:rsid w:val="008D0EB0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B1E"/>
    <w:rsid w:val="008D3CC0"/>
    <w:rsid w:val="008D3F73"/>
    <w:rsid w:val="008D4072"/>
    <w:rsid w:val="008D4588"/>
    <w:rsid w:val="008D4CA7"/>
    <w:rsid w:val="008D4CD8"/>
    <w:rsid w:val="008D5061"/>
    <w:rsid w:val="008D531A"/>
    <w:rsid w:val="008D53DF"/>
    <w:rsid w:val="008D5559"/>
    <w:rsid w:val="008D57BE"/>
    <w:rsid w:val="008D580F"/>
    <w:rsid w:val="008D5972"/>
    <w:rsid w:val="008D59F7"/>
    <w:rsid w:val="008D5A2D"/>
    <w:rsid w:val="008D5AB8"/>
    <w:rsid w:val="008D5C4B"/>
    <w:rsid w:val="008D5C6A"/>
    <w:rsid w:val="008D5CDF"/>
    <w:rsid w:val="008D5CEF"/>
    <w:rsid w:val="008D5D56"/>
    <w:rsid w:val="008D5D89"/>
    <w:rsid w:val="008D5DD3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4A7"/>
    <w:rsid w:val="008E09D2"/>
    <w:rsid w:val="008E0A84"/>
    <w:rsid w:val="008E0BE4"/>
    <w:rsid w:val="008E0D9C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3C04"/>
    <w:rsid w:val="008E41B8"/>
    <w:rsid w:val="008E4318"/>
    <w:rsid w:val="008E431B"/>
    <w:rsid w:val="008E4558"/>
    <w:rsid w:val="008E4702"/>
    <w:rsid w:val="008E51F3"/>
    <w:rsid w:val="008E5C71"/>
    <w:rsid w:val="008E5CA3"/>
    <w:rsid w:val="008E6775"/>
    <w:rsid w:val="008E6F8F"/>
    <w:rsid w:val="008E705F"/>
    <w:rsid w:val="008E70C6"/>
    <w:rsid w:val="008E742E"/>
    <w:rsid w:val="008E749B"/>
    <w:rsid w:val="008E7590"/>
    <w:rsid w:val="008E7837"/>
    <w:rsid w:val="008E7967"/>
    <w:rsid w:val="008E7A42"/>
    <w:rsid w:val="008E7B65"/>
    <w:rsid w:val="008E7C22"/>
    <w:rsid w:val="008E7F20"/>
    <w:rsid w:val="008F009E"/>
    <w:rsid w:val="008F05D8"/>
    <w:rsid w:val="008F088C"/>
    <w:rsid w:val="008F0B09"/>
    <w:rsid w:val="008F0FE4"/>
    <w:rsid w:val="008F1109"/>
    <w:rsid w:val="008F12E5"/>
    <w:rsid w:val="008F1406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584"/>
    <w:rsid w:val="008F4852"/>
    <w:rsid w:val="008F494E"/>
    <w:rsid w:val="008F4DA7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1F7D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CB1"/>
    <w:rsid w:val="00904DE3"/>
    <w:rsid w:val="0090523D"/>
    <w:rsid w:val="00905300"/>
    <w:rsid w:val="00905495"/>
    <w:rsid w:val="009054DE"/>
    <w:rsid w:val="0090597C"/>
    <w:rsid w:val="00905B82"/>
    <w:rsid w:val="00905B94"/>
    <w:rsid w:val="00905DCA"/>
    <w:rsid w:val="00905E41"/>
    <w:rsid w:val="00906591"/>
    <w:rsid w:val="009065D0"/>
    <w:rsid w:val="00906AF8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360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4E3"/>
    <w:rsid w:val="0091469B"/>
    <w:rsid w:val="00914799"/>
    <w:rsid w:val="009148EE"/>
    <w:rsid w:val="00914C70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2D7"/>
    <w:rsid w:val="009203BD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09E"/>
    <w:rsid w:val="0092276F"/>
    <w:rsid w:val="00922B50"/>
    <w:rsid w:val="00922DE5"/>
    <w:rsid w:val="00923499"/>
    <w:rsid w:val="009238DA"/>
    <w:rsid w:val="00923B70"/>
    <w:rsid w:val="00923C16"/>
    <w:rsid w:val="0092405A"/>
    <w:rsid w:val="00925065"/>
    <w:rsid w:val="009259C1"/>
    <w:rsid w:val="00925BD7"/>
    <w:rsid w:val="00926071"/>
    <w:rsid w:val="009262F6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0F38"/>
    <w:rsid w:val="0093110C"/>
    <w:rsid w:val="009314A5"/>
    <w:rsid w:val="009314C8"/>
    <w:rsid w:val="00931535"/>
    <w:rsid w:val="00931772"/>
    <w:rsid w:val="0093196F"/>
    <w:rsid w:val="009320F0"/>
    <w:rsid w:val="00932230"/>
    <w:rsid w:val="00932251"/>
    <w:rsid w:val="0093230B"/>
    <w:rsid w:val="00932453"/>
    <w:rsid w:val="00932873"/>
    <w:rsid w:val="00932BE5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5ED6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3F5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934"/>
    <w:rsid w:val="00943A2D"/>
    <w:rsid w:val="00943FEC"/>
    <w:rsid w:val="00944444"/>
    <w:rsid w:val="00944454"/>
    <w:rsid w:val="00944552"/>
    <w:rsid w:val="00944623"/>
    <w:rsid w:val="0094476A"/>
    <w:rsid w:val="009447F1"/>
    <w:rsid w:val="00944917"/>
    <w:rsid w:val="00944F6C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0F2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051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062"/>
    <w:rsid w:val="009640EA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73A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C89"/>
    <w:rsid w:val="00971DBA"/>
    <w:rsid w:val="00971F5E"/>
    <w:rsid w:val="0097227B"/>
    <w:rsid w:val="009727CE"/>
    <w:rsid w:val="00972BDF"/>
    <w:rsid w:val="00973219"/>
    <w:rsid w:val="0097338E"/>
    <w:rsid w:val="009733A9"/>
    <w:rsid w:val="0097353F"/>
    <w:rsid w:val="0097356C"/>
    <w:rsid w:val="00973BB5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140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04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3FF"/>
    <w:rsid w:val="00996B4E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1CFE"/>
    <w:rsid w:val="009A2D3A"/>
    <w:rsid w:val="009A2DF8"/>
    <w:rsid w:val="009A3111"/>
    <w:rsid w:val="009A3305"/>
    <w:rsid w:val="009A37BA"/>
    <w:rsid w:val="009A3D8F"/>
    <w:rsid w:val="009A4300"/>
    <w:rsid w:val="009A4651"/>
    <w:rsid w:val="009A49A2"/>
    <w:rsid w:val="009A4D02"/>
    <w:rsid w:val="009A4DB9"/>
    <w:rsid w:val="009A5233"/>
    <w:rsid w:val="009A5360"/>
    <w:rsid w:val="009A59C2"/>
    <w:rsid w:val="009A5F68"/>
    <w:rsid w:val="009A6B8E"/>
    <w:rsid w:val="009A6C6A"/>
    <w:rsid w:val="009A6EBB"/>
    <w:rsid w:val="009A7942"/>
    <w:rsid w:val="009A7CEB"/>
    <w:rsid w:val="009B0AAC"/>
    <w:rsid w:val="009B0B58"/>
    <w:rsid w:val="009B0C75"/>
    <w:rsid w:val="009B0E10"/>
    <w:rsid w:val="009B10F1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326A"/>
    <w:rsid w:val="009B43EE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0A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9E9"/>
    <w:rsid w:val="009B7BF3"/>
    <w:rsid w:val="009B7C56"/>
    <w:rsid w:val="009B7C7C"/>
    <w:rsid w:val="009B7D3F"/>
    <w:rsid w:val="009B7F14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860"/>
    <w:rsid w:val="009C2D1C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3FA2"/>
    <w:rsid w:val="009C4176"/>
    <w:rsid w:val="009C4373"/>
    <w:rsid w:val="009C475C"/>
    <w:rsid w:val="009C49F5"/>
    <w:rsid w:val="009C4A50"/>
    <w:rsid w:val="009C579C"/>
    <w:rsid w:val="009C5C00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86B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20C"/>
    <w:rsid w:val="009E5544"/>
    <w:rsid w:val="009E55A0"/>
    <w:rsid w:val="009E5A48"/>
    <w:rsid w:val="009E5C56"/>
    <w:rsid w:val="009E5FE9"/>
    <w:rsid w:val="009E6311"/>
    <w:rsid w:val="009E6510"/>
    <w:rsid w:val="009E754B"/>
    <w:rsid w:val="009F011A"/>
    <w:rsid w:val="009F063A"/>
    <w:rsid w:val="009F1240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18"/>
    <w:rsid w:val="009F4151"/>
    <w:rsid w:val="009F4335"/>
    <w:rsid w:val="009F4D89"/>
    <w:rsid w:val="009F5015"/>
    <w:rsid w:val="009F55FC"/>
    <w:rsid w:val="009F5772"/>
    <w:rsid w:val="009F57BE"/>
    <w:rsid w:val="009F57FD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14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0F38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1E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372"/>
    <w:rsid w:val="00A14E3E"/>
    <w:rsid w:val="00A14EC7"/>
    <w:rsid w:val="00A151E8"/>
    <w:rsid w:val="00A15663"/>
    <w:rsid w:val="00A157AE"/>
    <w:rsid w:val="00A158EF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2EA"/>
    <w:rsid w:val="00A2035A"/>
    <w:rsid w:val="00A2040E"/>
    <w:rsid w:val="00A20AFA"/>
    <w:rsid w:val="00A20E0F"/>
    <w:rsid w:val="00A20E5D"/>
    <w:rsid w:val="00A20E7E"/>
    <w:rsid w:val="00A21BE5"/>
    <w:rsid w:val="00A21C84"/>
    <w:rsid w:val="00A21EEF"/>
    <w:rsid w:val="00A22127"/>
    <w:rsid w:val="00A223D2"/>
    <w:rsid w:val="00A2240D"/>
    <w:rsid w:val="00A228CB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6AC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33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374"/>
    <w:rsid w:val="00A365C4"/>
    <w:rsid w:val="00A36601"/>
    <w:rsid w:val="00A36725"/>
    <w:rsid w:val="00A36C6A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56"/>
    <w:rsid w:val="00A453C0"/>
    <w:rsid w:val="00A456F8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783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B0"/>
    <w:rsid w:val="00A52DD9"/>
    <w:rsid w:val="00A53B94"/>
    <w:rsid w:val="00A5416F"/>
    <w:rsid w:val="00A5425E"/>
    <w:rsid w:val="00A54360"/>
    <w:rsid w:val="00A54576"/>
    <w:rsid w:val="00A545ED"/>
    <w:rsid w:val="00A549D9"/>
    <w:rsid w:val="00A54DD6"/>
    <w:rsid w:val="00A55149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163"/>
    <w:rsid w:val="00A6475A"/>
    <w:rsid w:val="00A6476F"/>
    <w:rsid w:val="00A64854"/>
    <w:rsid w:val="00A64A51"/>
    <w:rsid w:val="00A64BF4"/>
    <w:rsid w:val="00A64CFE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43"/>
    <w:rsid w:val="00A718E5"/>
    <w:rsid w:val="00A71DA1"/>
    <w:rsid w:val="00A71E21"/>
    <w:rsid w:val="00A722EA"/>
    <w:rsid w:val="00A728D6"/>
    <w:rsid w:val="00A728FF"/>
    <w:rsid w:val="00A729CA"/>
    <w:rsid w:val="00A72AB0"/>
    <w:rsid w:val="00A72C7E"/>
    <w:rsid w:val="00A72D1D"/>
    <w:rsid w:val="00A72E48"/>
    <w:rsid w:val="00A73081"/>
    <w:rsid w:val="00A7367F"/>
    <w:rsid w:val="00A7368A"/>
    <w:rsid w:val="00A7399B"/>
    <w:rsid w:val="00A73CC6"/>
    <w:rsid w:val="00A745F2"/>
    <w:rsid w:val="00A74A9F"/>
    <w:rsid w:val="00A74C3C"/>
    <w:rsid w:val="00A74ED2"/>
    <w:rsid w:val="00A74EE0"/>
    <w:rsid w:val="00A75416"/>
    <w:rsid w:val="00A7568A"/>
    <w:rsid w:val="00A75D57"/>
    <w:rsid w:val="00A75EEB"/>
    <w:rsid w:val="00A764F1"/>
    <w:rsid w:val="00A76880"/>
    <w:rsid w:val="00A76910"/>
    <w:rsid w:val="00A76959"/>
    <w:rsid w:val="00A76C5D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765"/>
    <w:rsid w:val="00A85DBB"/>
    <w:rsid w:val="00A86416"/>
    <w:rsid w:val="00A86A66"/>
    <w:rsid w:val="00A86CCB"/>
    <w:rsid w:val="00A86D3E"/>
    <w:rsid w:val="00A86E84"/>
    <w:rsid w:val="00A86F9E"/>
    <w:rsid w:val="00A87552"/>
    <w:rsid w:val="00A87760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90F"/>
    <w:rsid w:val="00AA4E99"/>
    <w:rsid w:val="00AA508F"/>
    <w:rsid w:val="00AA51B4"/>
    <w:rsid w:val="00AA539D"/>
    <w:rsid w:val="00AA5609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2EC"/>
    <w:rsid w:val="00AA78AF"/>
    <w:rsid w:val="00AA78D1"/>
    <w:rsid w:val="00AA7A78"/>
    <w:rsid w:val="00AA7A91"/>
    <w:rsid w:val="00AA7B28"/>
    <w:rsid w:val="00AB013C"/>
    <w:rsid w:val="00AB050C"/>
    <w:rsid w:val="00AB0E91"/>
    <w:rsid w:val="00AB0F3E"/>
    <w:rsid w:val="00AB151E"/>
    <w:rsid w:val="00AB1666"/>
    <w:rsid w:val="00AB19DD"/>
    <w:rsid w:val="00AB1CC4"/>
    <w:rsid w:val="00AB1FBB"/>
    <w:rsid w:val="00AB2129"/>
    <w:rsid w:val="00AB226C"/>
    <w:rsid w:val="00AB234A"/>
    <w:rsid w:val="00AB245C"/>
    <w:rsid w:val="00AB260A"/>
    <w:rsid w:val="00AB316E"/>
    <w:rsid w:val="00AB34BA"/>
    <w:rsid w:val="00AB357E"/>
    <w:rsid w:val="00AB35B7"/>
    <w:rsid w:val="00AB36F2"/>
    <w:rsid w:val="00AB3A6F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464"/>
    <w:rsid w:val="00AC0585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2F66"/>
    <w:rsid w:val="00AC3292"/>
    <w:rsid w:val="00AC47AB"/>
    <w:rsid w:val="00AC52E8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738"/>
    <w:rsid w:val="00AC7A90"/>
    <w:rsid w:val="00AC7C38"/>
    <w:rsid w:val="00AD024C"/>
    <w:rsid w:val="00AD02FC"/>
    <w:rsid w:val="00AD032F"/>
    <w:rsid w:val="00AD035E"/>
    <w:rsid w:val="00AD0D90"/>
    <w:rsid w:val="00AD0D98"/>
    <w:rsid w:val="00AD134C"/>
    <w:rsid w:val="00AD18E9"/>
    <w:rsid w:val="00AD1A80"/>
    <w:rsid w:val="00AD1E27"/>
    <w:rsid w:val="00AD204D"/>
    <w:rsid w:val="00AD2519"/>
    <w:rsid w:val="00AD2599"/>
    <w:rsid w:val="00AD2811"/>
    <w:rsid w:val="00AD292A"/>
    <w:rsid w:val="00AD2C3C"/>
    <w:rsid w:val="00AD2DF4"/>
    <w:rsid w:val="00AD3125"/>
    <w:rsid w:val="00AD35E6"/>
    <w:rsid w:val="00AD35EB"/>
    <w:rsid w:val="00AD3601"/>
    <w:rsid w:val="00AD3963"/>
    <w:rsid w:val="00AD3BF6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229"/>
    <w:rsid w:val="00AD77B5"/>
    <w:rsid w:val="00AD7AC5"/>
    <w:rsid w:val="00AD7EA2"/>
    <w:rsid w:val="00AD7EB3"/>
    <w:rsid w:val="00AE02C4"/>
    <w:rsid w:val="00AE0A38"/>
    <w:rsid w:val="00AE0D65"/>
    <w:rsid w:val="00AE0EDD"/>
    <w:rsid w:val="00AE1175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4C4"/>
    <w:rsid w:val="00AE56D4"/>
    <w:rsid w:val="00AE5CBE"/>
    <w:rsid w:val="00AE60C6"/>
    <w:rsid w:val="00AE627D"/>
    <w:rsid w:val="00AE642D"/>
    <w:rsid w:val="00AE6A35"/>
    <w:rsid w:val="00AE6A91"/>
    <w:rsid w:val="00AE6D3E"/>
    <w:rsid w:val="00AE6F9E"/>
    <w:rsid w:val="00AE7CBF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21F"/>
    <w:rsid w:val="00AF2444"/>
    <w:rsid w:val="00AF25B8"/>
    <w:rsid w:val="00AF25CD"/>
    <w:rsid w:val="00AF272A"/>
    <w:rsid w:val="00AF28E8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88D"/>
    <w:rsid w:val="00AF5AAB"/>
    <w:rsid w:val="00AF5F80"/>
    <w:rsid w:val="00AF66EB"/>
    <w:rsid w:val="00AF69A6"/>
    <w:rsid w:val="00AF6AEA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414"/>
    <w:rsid w:val="00B00A9F"/>
    <w:rsid w:val="00B00B0A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CC1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2A9"/>
    <w:rsid w:val="00B102E1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7AB"/>
    <w:rsid w:val="00B16C4A"/>
    <w:rsid w:val="00B17053"/>
    <w:rsid w:val="00B17BE6"/>
    <w:rsid w:val="00B17BEB"/>
    <w:rsid w:val="00B17C65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1FF8"/>
    <w:rsid w:val="00B225EB"/>
    <w:rsid w:val="00B22721"/>
    <w:rsid w:val="00B22BE6"/>
    <w:rsid w:val="00B22FC5"/>
    <w:rsid w:val="00B23059"/>
    <w:rsid w:val="00B235A6"/>
    <w:rsid w:val="00B239D8"/>
    <w:rsid w:val="00B24043"/>
    <w:rsid w:val="00B2429F"/>
    <w:rsid w:val="00B24831"/>
    <w:rsid w:val="00B24983"/>
    <w:rsid w:val="00B24AB8"/>
    <w:rsid w:val="00B24D99"/>
    <w:rsid w:val="00B2510B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1F"/>
    <w:rsid w:val="00B30BAF"/>
    <w:rsid w:val="00B31028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574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4F1D"/>
    <w:rsid w:val="00B35036"/>
    <w:rsid w:val="00B352AE"/>
    <w:rsid w:val="00B35B97"/>
    <w:rsid w:val="00B35BE7"/>
    <w:rsid w:val="00B35C4C"/>
    <w:rsid w:val="00B35CE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5D02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073"/>
    <w:rsid w:val="00B545F3"/>
    <w:rsid w:val="00B5471A"/>
    <w:rsid w:val="00B547FA"/>
    <w:rsid w:val="00B54837"/>
    <w:rsid w:val="00B54954"/>
    <w:rsid w:val="00B55900"/>
    <w:rsid w:val="00B55DC0"/>
    <w:rsid w:val="00B56138"/>
    <w:rsid w:val="00B564F0"/>
    <w:rsid w:val="00B5671F"/>
    <w:rsid w:val="00B56F3A"/>
    <w:rsid w:val="00B57251"/>
    <w:rsid w:val="00B573A3"/>
    <w:rsid w:val="00B57CDE"/>
    <w:rsid w:val="00B57E24"/>
    <w:rsid w:val="00B57E43"/>
    <w:rsid w:val="00B57ED9"/>
    <w:rsid w:val="00B57EDE"/>
    <w:rsid w:val="00B60689"/>
    <w:rsid w:val="00B60EC7"/>
    <w:rsid w:val="00B61C7E"/>
    <w:rsid w:val="00B61DB7"/>
    <w:rsid w:val="00B61F4B"/>
    <w:rsid w:val="00B62114"/>
    <w:rsid w:val="00B62507"/>
    <w:rsid w:val="00B62589"/>
    <w:rsid w:val="00B62D9F"/>
    <w:rsid w:val="00B62E59"/>
    <w:rsid w:val="00B635F3"/>
    <w:rsid w:val="00B636C8"/>
    <w:rsid w:val="00B6370B"/>
    <w:rsid w:val="00B63807"/>
    <w:rsid w:val="00B638F1"/>
    <w:rsid w:val="00B63934"/>
    <w:rsid w:val="00B63A51"/>
    <w:rsid w:val="00B63F4C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B61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5F8"/>
    <w:rsid w:val="00B7170C"/>
    <w:rsid w:val="00B71712"/>
    <w:rsid w:val="00B719B0"/>
    <w:rsid w:val="00B71C94"/>
    <w:rsid w:val="00B71CAC"/>
    <w:rsid w:val="00B7200F"/>
    <w:rsid w:val="00B72124"/>
    <w:rsid w:val="00B72AB2"/>
    <w:rsid w:val="00B7336F"/>
    <w:rsid w:val="00B734D0"/>
    <w:rsid w:val="00B73779"/>
    <w:rsid w:val="00B73820"/>
    <w:rsid w:val="00B73ED5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63F"/>
    <w:rsid w:val="00B76D5C"/>
    <w:rsid w:val="00B7702A"/>
    <w:rsid w:val="00B7725D"/>
    <w:rsid w:val="00B77413"/>
    <w:rsid w:val="00B778A6"/>
    <w:rsid w:val="00B778AA"/>
    <w:rsid w:val="00B77B94"/>
    <w:rsid w:val="00B77BD7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4E8"/>
    <w:rsid w:val="00B8557A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5A"/>
    <w:rsid w:val="00B873E4"/>
    <w:rsid w:val="00B87543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F3E"/>
    <w:rsid w:val="00B96030"/>
    <w:rsid w:val="00B9679E"/>
    <w:rsid w:val="00B96838"/>
    <w:rsid w:val="00B96C33"/>
    <w:rsid w:val="00B96E69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88B"/>
    <w:rsid w:val="00BA29F0"/>
    <w:rsid w:val="00BA29F2"/>
    <w:rsid w:val="00BA29FE"/>
    <w:rsid w:val="00BA2EF9"/>
    <w:rsid w:val="00BA3087"/>
    <w:rsid w:val="00BA3182"/>
    <w:rsid w:val="00BA3436"/>
    <w:rsid w:val="00BA348D"/>
    <w:rsid w:val="00BA34C9"/>
    <w:rsid w:val="00BA3EB1"/>
    <w:rsid w:val="00BA3F15"/>
    <w:rsid w:val="00BA4026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47B"/>
    <w:rsid w:val="00BB48E6"/>
    <w:rsid w:val="00BB4A68"/>
    <w:rsid w:val="00BB4AC3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546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349"/>
    <w:rsid w:val="00BC157B"/>
    <w:rsid w:val="00BC177B"/>
    <w:rsid w:val="00BC1AAD"/>
    <w:rsid w:val="00BC1D39"/>
    <w:rsid w:val="00BC1E6E"/>
    <w:rsid w:val="00BC2054"/>
    <w:rsid w:val="00BC20F0"/>
    <w:rsid w:val="00BC230E"/>
    <w:rsid w:val="00BC2388"/>
    <w:rsid w:val="00BC26F5"/>
    <w:rsid w:val="00BC28BC"/>
    <w:rsid w:val="00BC291F"/>
    <w:rsid w:val="00BC295B"/>
    <w:rsid w:val="00BC2B3C"/>
    <w:rsid w:val="00BC2B98"/>
    <w:rsid w:val="00BC2D69"/>
    <w:rsid w:val="00BC2E2D"/>
    <w:rsid w:val="00BC2F4F"/>
    <w:rsid w:val="00BC35FB"/>
    <w:rsid w:val="00BC3712"/>
    <w:rsid w:val="00BC3756"/>
    <w:rsid w:val="00BC4194"/>
    <w:rsid w:val="00BC4326"/>
    <w:rsid w:val="00BC48E7"/>
    <w:rsid w:val="00BC4E98"/>
    <w:rsid w:val="00BC4F3B"/>
    <w:rsid w:val="00BC4FA5"/>
    <w:rsid w:val="00BC508C"/>
    <w:rsid w:val="00BC558A"/>
    <w:rsid w:val="00BC5A1D"/>
    <w:rsid w:val="00BC5B9A"/>
    <w:rsid w:val="00BC5E59"/>
    <w:rsid w:val="00BC6002"/>
    <w:rsid w:val="00BC60B1"/>
    <w:rsid w:val="00BC623C"/>
    <w:rsid w:val="00BC63A0"/>
    <w:rsid w:val="00BC6A8F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15C5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21"/>
    <w:rsid w:val="00BD7FF5"/>
    <w:rsid w:val="00BE05CE"/>
    <w:rsid w:val="00BE0786"/>
    <w:rsid w:val="00BE0A3A"/>
    <w:rsid w:val="00BE0A50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1E13"/>
    <w:rsid w:val="00BE2082"/>
    <w:rsid w:val="00BE211A"/>
    <w:rsid w:val="00BE21B2"/>
    <w:rsid w:val="00BE22E0"/>
    <w:rsid w:val="00BE2333"/>
    <w:rsid w:val="00BE2633"/>
    <w:rsid w:val="00BE2B2E"/>
    <w:rsid w:val="00BE3088"/>
    <w:rsid w:val="00BE365E"/>
    <w:rsid w:val="00BE3804"/>
    <w:rsid w:val="00BE3985"/>
    <w:rsid w:val="00BE3F08"/>
    <w:rsid w:val="00BE42BC"/>
    <w:rsid w:val="00BE43AD"/>
    <w:rsid w:val="00BE4CCC"/>
    <w:rsid w:val="00BE4D2F"/>
    <w:rsid w:val="00BE4DE4"/>
    <w:rsid w:val="00BE4EBF"/>
    <w:rsid w:val="00BE5541"/>
    <w:rsid w:val="00BE588F"/>
    <w:rsid w:val="00BE59CC"/>
    <w:rsid w:val="00BE5D60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C9"/>
    <w:rsid w:val="00BF54EA"/>
    <w:rsid w:val="00BF5A49"/>
    <w:rsid w:val="00BF5FF3"/>
    <w:rsid w:val="00BF60A0"/>
    <w:rsid w:val="00BF611D"/>
    <w:rsid w:val="00BF61EF"/>
    <w:rsid w:val="00BF66F2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5BD2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2DF"/>
    <w:rsid w:val="00C10CEB"/>
    <w:rsid w:val="00C11B32"/>
    <w:rsid w:val="00C11D7B"/>
    <w:rsid w:val="00C12017"/>
    <w:rsid w:val="00C1261E"/>
    <w:rsid w:val="00C12625"/>
    <w:rsid w:val="00C12CFD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B19"/>
    <w:rsid w:val="00C25F63"/>
    <w:rsid w:val="00C26169"/>
    <w:rsid w:val="00C26474"/>
    <w:rsid w:val="00C26802"/>
    <w:rsid w:val="00C2681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19F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61F2"/>
    <w:rsid w:val="00C37107"/>
    <w:rsid w:val="00C374F6"/>
    <w:rsid w:val="00C37672"/>
    <w:rsid w:val="00C37693"/>
    <w:rsid w:val="00C3769E"/>
    <w:rsid w:val="00C37830"/>
    <w:rsid w:val="00C3788F"/>
    <w:rsid w:val="00C3796F"/>
    <w:rsid w:val="00C37DC0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1C33"/>
    <w:rsid w:val="00C42219"/>
    <w:rsid w:val="00C428A6"/>
    <w:rsid w:val="00C428E9"/>
    <w:rsid w:val="00C428EC"/>
    <w:rsid w:val="00C42A48"/>
    <w:rsid w:val="00C42AAB"/>
    <w:rsid w:val="00C42E04"/>
    <w:rsid w:val="00C42FFC"/>
    <w:rsid w:val="00C4311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820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40B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3CEE"/>
    <w:rsid w:val="00C53DD8"/>
    <w:rsid w:val="00C541D2"/>
    <w:rsid w:val="00C54A4B"/>
    <w:rsid w:val="00C54C38"/>
    <w:rsid w:val="00C55651"/>
    <w:rsid w:val="00C55893"/>
    <w:rsid w:val="00C55BEF"/>
    <w:rsid w:val="00C55FD0"/>
    <w:rsid w:val="00C563F4"/>
    <w:rsid w:val="00C5670B"/>
    <w:rsid w:val="00C56821"/>
    <w:rsid w:val="00C56989"/>
    <w:rsid w:val="00C56BA0"/>
    <w:rsid w:val="00C571F6"/>
    <w:rsid w:val="00C57211"/>
    <w:rsid w:val="00C5751B"/>
    <w:rsid w:val="00C579F3"/>
    <w:rsid w:val="00C57C32"/>
    <w:rsid w:val="00C602D0"/>
    <w:rsid w:val="00C60CBB"/>
    <w:rsid w:val="00C615C8"/>
    <w:rsid w:val="00C6188E"/>
    <w:rsid w:val="00C61D44"/>
    <w:rsid w:val="00C61F37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844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71B"/>
    <w:rsid w:val="00C777BD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51C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5670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5759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259"/>
    <w:rsid w:val="00CA149D"/>
    <w:rsid w:val="00CA15BA"/>
    <w:rsid w:val="00CA16D6"/>
    <w:rsid w:val="00CA1824"/>
    <w:rsid w:val="00CA1EA7"/>
    <w:rsid w:val="00CA2010"/>
    <w:rsid w:val="00CA2055"/>
    <w:rsid w:val="00CA2325"/>
    <w:rsid w:val="00CA246A"/>
    <w:rsid w:val="00CA287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B87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049"/>
    <w:rsid w:val="00CB16CC"/>
    <w:rsid w:val="00CB1732"/>
    <w:rsid w:val="00CB1A08"/>
    <w:rsid w:val="00CB1ADD"/>
    <w:rsid w:val="00CB1E40"/>
    <w:rsid w:val="00CB1F6C"/>
    <w:rsid w:val="00CB210F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498D"/>
    <w:rsid w:val="00CB5319"/>
    <w:rsid w:val="00CB55BC"/>
    <w:rsid w:val="00CB5910"/>
    <w:rsid w:val="00CB5F0C"/>
    <w:rsid w:val="00CB6126"/>
    <w:rsid w:val="00CB68BF"/>
    <w:rsid w:val="00CB68CB"/>
    <w:rsid w:val="00CB6B5B"/>
    <w:rsid w:val="00CB6CB3"/>
    <w:rsid w:val="00CB6D87"/>
    <w:rsid w:val="00CB7139"/>
    <w:rsid w:val="00CB76E9"/>
    <w:rsid w:val="00CB79DF"/>
    <w:rsid w:val="00CB7A5F"/>
    <w:rsid w:val="00CC015B"/>
    <w:rsid w:val="00CC022C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1B73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A9"/>
    <w:rsid w:val="00CD0EF0"/>
    <w:rsid w:val="00CD1756"/>
    <w:rsid w:val="00CD21C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4F1F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537"/>
    <w:rsid w:val="00CE092B"/>
    <w:rsid w:val="00CE0A0C"/>
    <w:rsid w:val="00CE0BE4"/>
    <w:rsid w:val="00CE1717"/>
    <w:rsid w:val="00CE1747"/>
    <w:rsid w:val="00CE1C85"/>
    <w:rsid w:val="00CE1FCB"/>
    <w:rsid w:val="00CE22FA"/>
    <w:rsid w:val="00CE26CF"/>
    <w:rsid w:val="00CE2A28"/>
    <w:rsid w:val="00CE2B85"/>
    <w:rsid w:val="00CE2CDF"/>
    <w:rsid w:val="00CE2F81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5F25"/>
    <w:rsid w:val="00CE6222"/>
    <w:rsid w:val="00CE7474"/>
    <w:rsid w:val="00CE7970"/>
    <w:rsid w:val="00CE7BE2"/>
    <w:rsid w:val="00CE7CEC"/>
    <w:rsid w:val="00CE7F91"/>
    <w:rsid w:val="00CF00DE"/>
    <w:rsid w:val="00CF010A"/>
    <w:rsid w:val="00CF0384"/>
    <w:rsid w:val="00CF08C8"/>
    <w:rsid w:val="00CF0D80"/>
    <w:rsid w:val="00CF13C4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2D7D"/>
    <w:rsid w:val="00CF31CC"/>
    <w:rsid w:val="00CF39FD"/>
    <w:rsid w:val="00CF3CB9"/>
    <w:rsid w:val="00CF3FF9"/>
    <w:rsid w:val="00CF4868"/>
    <w:rsid w:val="00CF49A0"/>
    <w:rsid w:val="00CF55D5"/>
    <w:rsid w:val="00CF62FC"/>
    <w:rsid w:val="00CF634B"/>
    <w:rsid w:val="00CF6A3E"/>
    <w:rsid w:val="00CF76ED"/>
    <w:rsid w:val="00CF7D47"/>
    <w:rsid w:val="00CF7D73"/>
    <w:rsid w:val="00D001BE"/>
    <w:rsid w:val="00D00E24"/>
    <w:rsid w:val="00D0196D"/>
    <w:rsid w:val="00D01A99"/>
    <w:rsid w:val="00D01BAA"/>
    <w:rsid w:val="00D02055"/>
    <w:rsid w:val="00D02069"/>
    <w:rsid w:val="00D02112"/>
    <w:rsid w:val="00D027E5"/>
    <w:rsid w:val="00D02B0E"/>
    <w:rsid w:val="00D02E74"/>
    <w:rsid w:val="00D03100"/>
    <w:rsid w:val="00D03393"/>
    <w:rsid w:val="00D03435"/>
    <w:rsid w:val="00D03913"/>
    <w:rsid w:val="00D03C15"/>
    <w:rsid w:val="00D04054"/>
    <w:rsid w:val="00D0463B"/>
    <w:rsid w:val="00D04764"/>
    <w:rsid w:val="00D047FF"/>
    <w:rsid w:val="00D048EF"/>
    <w:rsid w:val="00D05190"/>
    <w:rsid w:val="00D05484"/>
    <w:rsid w:val="00D0550C"/>
    <w:rsid w:val="00D055DD"/>
    <w:rsid w:val="00D0580D"/>
    <w:rsid w:val="00D05DCC"/>
    <w:rsid w:val="00D05E2F"/>
    <w:rsid w:val="00D05E89"/>
    <w:rsid w:val="00D05F7C"/>
    <w:rsid w:val="00D05F9D"/>
    <w:rsid w:val="00D06790"/>
    <w:rsid w:val="00D067D3"/>
    <w:rsid w:val="00D06941"/>
    <w:rsid w:val="00D0710C"/>
    <w:rsid w:val="00D072E3"/>
    <w:rsid w:val="00D0748E"/>
    <w:rsid w:val="00D079ED"/>
    <w:rsid w:val="00D07B40"/>
    <w:rsid w:val="00D07FB0"/>
    <w:rsid w:val="00D100AB"/>
    <w:rsid w:val="00D10B67"/>
    <w:rsid w:val="00D10C85"/>
    <w:rsid w:val="00D10F0D"/>
    <w:rsid w:val="00D115E6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17"/>
    <w:rsid w:val="00D12E24"/>
    <w:rsid w:val="00D12F65"/>
    <w:rsid w:val="00D132B1"/>
    <w:rsid w:val="00D13C3D"/>
    <w:rsid w:val="00D13FC2"/>
    <w:rsid w:val="00D1417E"/>
    <w:rsid w:val="00D14319"/>
    <w:rsid w:val="00D149F1"/>
    <w:rsid w:val="00D14B72"/>
    <w:rsid w:val="00D14C4B"/>
    <w:rsid w:val="00D14D0E"/>
    <w:rsid w:val="00D15827"/>
    <w:rsid w:val="00D1598B"/>
    <w:rsid w:val="00D15FCD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43C"/>
    <w:rsid w:val="00D216CF"/>
    <w:rsid w:val="00D21733"/>
    <w:rsid w:val="00D21736"/>
    <w:rsid w:val="00D217F1"/>
    <w:rsid w:val="00D21D17"/>
    <w:rsid w:val="00D21E85"/>
    <w:rsid w:val="00D2208E"/>
    <w:rsid w:val="00D221B3"/>
    <w:rsid w:val="00D22370"/>
    <w:rsid w:val="00D224F3"/>
    <w:rsid w:val="00D22739"/>
    <w:rsid w:val="00D228EB"/>
    <w:rsid w:val="00D229CC"/>
    <w:rsid w:val="00D22E22"/>
    <w:rsid w:val="00D23D96"/>
    <w:rsid w:val="00D2438D"/>
    <w:rsid w:val="00D245A0"/>
    <w:rsid w:val="00D24666"/>
    <w:rsid w:val="00D24B42"/>
    <w:rsid w:val="00D250E9"/>
    <w:rsid w:val="00D251BD"/>
    <w:rsid w:val="00D254BF"/>
    <w:rsid w:val="00D256CC"/>
    <w:rsid w:val="00D257DC"/>
    <w:rsid w:val="00D2586C"/>
    <w:rsid w:val="00D25CCA"/>
    <w:rsid w:val="00D25DCA"/>
    <w:rsid w:val="00D2613F"/>
    <w:rsid w:val="00D261F4"/>
    <w:rsid w:val="00D2639D"/>
    <w:rsid w:val="00D263C8"/>
    <w:rsid w:val="00D263D5"/>
    <w:rsid w:val="00D26419"/>
    <w:rsid w:val="00D264C6"/>
    <w:rsid w:val="00D2690D"/>
    <w:rsid w:val="00D269CB"/>
    <w:rsid w:val="00D26EA3"/>
    <w:rsid w:val="00D27067"/>
    <w:rsid w:val="00D273BE"/>
    <w:rsid w:val="00D273DE"/>
    <w:rsid w:val="00D278F7"/>
    <w:rsid w:val="00D27983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2B8"/>
    <w:rsid w:val="00D3265C"/>
    <w:rsid w:val="00D3268A"/>
    <w:rsid w:val="00D32F25"/>
    <w:rsid w:val="00D332A8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37D90"/>
    <w:rsid w:val="00D4002A"/>
    <w:rsid w:val="00D4003C"/>
    <w:rsid w:val="00D40094"/>
    <w:rsid w:val="00D40151"/>
    <w:rsid w:val="00D40557"/>
    <w:rsid w:val="00D40D73"/>
    <w:rsid w:val="00D40E50"/>
    <w:rsid w:val="00D4137A"/>
    <w:rsid w:val="00D42322"/>
    <w:rsid w:val="00D423A0"/>
    <w:rsid w:val="00D42629"/>
    <w:rsid w:val="00D42678"/>
    <w:rsid w:val="00D4286F"/>
    <w:rsid w:val="00D42A9B"/>
    <w:rsid w:val="00D42BFA"/>
    <w:rsid w:val="00D42D39"/>
    <w:rsid w:val="00D42E56"/>
    <w:rsid w:val="00D42F0E"/>
    <w:rsid w:val="00D43595"/>
    <w:rsid w:val="00D436B1"/>
    <w:rsid w:val="00D43ACA"/>
    <w:rsid w:val="00D43FFA"/>
    <w:rsid w:val="00D44292"/>
    <w:rsid w:val="00D443A1"/>
    <w:rsid w:val="00D447D3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55D"/>
    <w:rsid w:val="00D4699A"/>
    <w:rsid w:val="00D46B78"/>
    <w:rsid w:val="00D46EF0"/>
    <w:rsid w:val="00D46F12"/>
    <w:rsid w:val="00D471DE"/>
    <w:rsid w:val="00D471F2"/>
    <w:rsid w:val="00D47564"/>
    <w:rsid w:val="00D479B2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875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C82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8D"/>
    <w:rsid w:val="00D57591"/>
    <w:rsid w:val="00D57616"/>
    <w:rsid w:val="00D5777E"/>
    <w:rsid w:val="00D578C5"/>
    <w:rsid w:val="00D57C3F"/>
    <w:rsid w:val="00D57C92"/>
    <w:rsid w:val="00D60255"/>
    <w:rsid w:val="00D60342"/>
    <w:rsid w:val="00D605D6"/>
    <w:rsid w:val="00D60FEE"/>
    <w:rsid w:val="00D611AD"/>
    <w:rsid w:val="00D61416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CE"/>
    <w:rsid w:val="00D66DE9"/>
    <w:rsid w:val="00D66F6D"/>
    <w:rsid w:val="00D672E3"/>
    <w:rsid w:val="00D67387"/>
    <w:rsid w:val="00D6760F"/>
    <w:rsid w:val="00D7015D"/>
    <w:rsid w:val="00D703F7"/>
    <w:rsid w:val="00D7051B"/>
    <w:rsid w:val="00D70598"/>
    <w:rsid w:val="00D7067C"/>
    <w:rsid w:val="00D70ADD"/>
    <w:rsid w:val="00D70D05"/>
    <w:rsid w:val="00D70EF7"/>
    <w:rsid w:val="00D715F9"/>
    <w:rsid w:val="00D717A6"/>
    <w:rsid w:val="00D71E18"/>
    <w:rsid w:val="00D72294"/>
    <w:rsid w:val="00D72447"/>
    <w:rsid w:val="00D72473"/>
    <w:rsid w:val="00D724C5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DDE"/>
    <w:rsid w:val="00D76E63"/>
    <w:rsid w:val="00D76EED"/>
    <w:rsid w:val="00D7710B"/>
    <w:rsid w:val="00D77147"/>
    <w:rsid w:val="00D77185"/>
    <w:rsid w:val="00D77501"/>
    <w:rsid w:val="00D77839"/>
    <w:rsid w:val="00D77D56"/>
    <w:rsid w:val="00D77D60"/>
    <w:rsid w:val="00D80313"/>
    <w:rsid w:val="00D8045E"/>
    <w:rsid w:val="00D807E1"/>
    <w:rsid w:val="00D80E7F"/>
    <w:rsid w:val="00D80EEF"/>
    <w:rsid w:val="00D81030"/>
    <w:rsid w:val="00D8117F"/>
    <w:rsid w:val="00D812B5"/>
    <w:rsid w:val="00D818D8"/>
    <w:rsid w:val="00D81D35"/>
    <w:rsid w:val="00D81FF1"/>
    <w:rsid w:val="00D8201F"/>
    <w:rsid w:val="00D8216D"/>
    <w:rsid w:val="00D821B9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918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4E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74C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3C"/>
    <w:rsid w:val="00D96972"/>
    <w:rsid w:val="00D96DC9"/>
    <w:rsid w:val="00D96F48"/>
    <w:rsid w:val="00D97459"/>
    <w:rsid w:val="00D975E8"/>
    <w:rsid w:val="00D9769A"/>
    <w:rsid w:val="00D976EA"/>
    <w:rsid w:val="00D97928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C59"/>
    <w:rsid w:val="00DA2D38"/>
    <w:rsid w:val="00DA3137"/>
    <w:rsid w:val="00DA33C1"/>
    <w:rsid w:val="00DA33E9"/>
    <w:rsid w:val="00DA357B"/>
    <w:rsid w:val="00DA3629"/>
    <w:rsid w:val="00DA378C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520"/>
    <w:rsid w:val="00DA5827"/>
    <w:rsid w:val="00DA5A73"/>
    <w:rsid w:val="00DA5A7E"/>
    <w:rsid w:val="00DA5D2C"/>
    <w:rsid w:val="00DA5E05"/>
    <w:rsid w:val="00DA5E1A"/>
    <w:rsid w:val="00DA6160"/>
    <w:rsid w:val="00DA6465"/>
    <w:rsid w:val="00DA6705"/>
    <w:rsid w:val="00DA6B84"/>
    <w:rsid w:val="00DA6F94"/>
    <w:rsid w:val="00DA7326"/>
    <w:rsid w:val="00DA7354"/>
    <w:rsid w:val="00DA7605"/>
    <w:rsid w:val="00DA76B3"/>
    <w:rsid w:val="00DA779D"/>
    <w:rsid w:val="00DA7D42"/>
    <w:rsid w:val="00DA7DAD"/>
    <w:rsid w:val="00DA7FC3"/>
    <w:rsid w:val="00DB000C"/>
    <w:rsid w:val="00DB00BE"/>
    <w:rsid w:val="00DB0939"/>
    <w:rsid w:val="00DB0950"/>
    <w:rsid w:val="00DB1594"/>
    <w:rsid w:val="00DB1851"/>
    <w:rsid w:val="00DB18FC"/>
    <w:rsid w:val="00DB1D80"/>
    <w:rsid w:val="00DB1DEA"/>
    <w:rsid w:val="00DB1F7D"/>
    <w:rsid w:val="00DB2168"/>
    <w:rsid w:val="00DB21E3"/>
    <w:rsid w:val="00DB2306"/>
    <w:rsid w:val="00DB2B5D"/>
    <w:rsid w:val="00DB313B"/>
    <w:rsid w:val="00DB3172"/>
    <w:rsid w:val="00DB3479"/>
    <w:rsid w:val="00DB35A3"/>
    <w:rsid w:val="00DB3630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594B"/>
    <w:rsid w:val="00DB61E2"/>
    <w:rsid w:val="00DB6340"/>
    <w:rsid w:val="00DB6647"/>
    <w:rsid w:val="00DB66CE"/>
    <w:rsid w:val="00DB6BE2"/>
    <w:rsid w:val="00DB6E6F"/>
    <w:rsid w:val="00DB71A9"/>
    <w:rsid w:val="00DB741D"/>
    <w:rsid w:val="00DB7CE3"/>
    <w:rsid w:val="00DC038A"/>
    <w:rsid w:val="00DC03EC"/>
    <w:rsid w:val="00DC09BA"/>
    <w:rsid w:val="00DC0A2D"/>
    <w:rsid w:val="00DC0B0F"/>
    <w:rsid w:val="00DC12C9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CB3"/>
    <w:rsid w:val="00DC4D9D"/>
    <w:rsid w:val="00DC4E96"/>
    <w:rsid w:val="00DC521E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2E5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297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6A0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89C"/>
    <w:rsid w:val="00DF3A48"/>
    <w:rsid w:val="00DF3EB2"/>
    <w:rsid w:val="00DF4478"/>
    <w:rsid w:val="00DF447F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77C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D9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3D40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57"/>
    <w:rsid w:val="00E205D1"/>
    <w:rsid w:val="00E206FD"/>
    <w:rsid w:val="00E20C45"/>
    <w:rsid w:val="00E20C91"/>
    <w:rsid w:val="00E20E64"/>
    <w:rsid w:val="00E20F6F"/>
    <w:rsid w:val="00E2108B"/>
    <w:rsid w:val="00E21213"/>
    <w:rsid w:val="00E21346"/>
    <w:rsid w:val="00E214C5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4EE8"/>
    <w:rsid w:val="00E2504A"/>
    <w:rsid w:val="00E25241"/>
    <w:rsid w:val="00E2558C"/>
    <w:rsid w:val="00E25727"/>
    <w:rsid w:val="00E25840"/>
    <w:rsid w:val="00E258BF"/>
    <w:rsid w:val="00E25A21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0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00"/>
    <w:rsid w:val="00E40A75"/>
    <w:rsid w:val="00E40E36"/>
    <w:rsid w:val="00E410A6"/>
    <w:rsid w:val="00E4112B"/>
    <w:rsid w:val="00E41292"/>
    <w:rsid w:val="00E41333"/>
    <w:rsid w:val="00E4186F"/>
    <w:rsid w:val="00E41885"/>
    <w:rsid w:val="00E41AF6"/>
    <w:rsid w:val="00E41ED1"/>
    <w:rsid w:val="00E41F62"/>
    <w:rsid w:val="00E4205B"/>
    <w:rsid w:val="00E423DD"/>
    <w:rsid w:val="00E42452"/>
    <w:rsid w:val="00E426AF"/>
    <w:rsid w:val="00E428CF"/>
    <w:rsid w:val="00E429A7"/>
    <w:rsid w:val="00E42A31"/>
    <w:rsid w:val="00E42BEA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12C"/>
    <w:rsid w:val="00E44342"/>
    <w:rsid w:val="00E44345"/>
    <w:rsid w:val="00E4441F"/>
    <w:rsid w:val="00E44448"/>
    <w:rsid w:val="00E444B1"/>
    <w:rsid w:val="00E4476D"/>
    <w:rsid w:val="00E44888"/>
    <w:rsid w:val="00E44BFD"/>
    <w:rsid w:val="00E44D55"/>
    <w:rsid w:val="00E45054"/>
    <w:rsid w:val="00E45E64"/>
    <w:rsid w:val="00E4693E"/>
    <w:rsid w:val="00E46FF1"/>
    <w:rsid w:val="00E4774B"/>
    <w:rsid w:val="00E478C5"/>
    <w:rsid w:val="00E47F00"/>
    <w:rsid w:val="00E50194"/>
    <w:rsid w:val="00E50220"/>
    <w:rsid w:val="00E50990"/>
    <w:rsid w:val="00E50A4D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30E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6188"/>
    <w:rsid w:val="00E573A8"/>
    <w:rsid w:val="00E578F9"/>
    <w:rsid w:val="00E57A41"/>
    <w:rsid w:val="00E601A1"/>
    <w:rsid w:val="00E602B8"/>
    <w:rsid w:val="00E604D3"/>
    <w:rsid w:val="00E60505"/>
    <w:rsid w:val="00E60654"/>
    <w:rsid w:val="00E6077E"/>
    <w:rsid w:val="00E608B5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1FED"/>
    <w:rsid w:val="00E621E4"/>
    <w:rsid w:val="00E6233D"/>
    <w:rsid w:val="00E624ED"/>
    <w:rsid w:val="00E62685"/>
    <w:rsid w:val="00E62A07"/>
    <w:rsid w:val="00E62D29"/>
    <w:rsid w:val="00E62EEA"/>
    <w:rsid w:val="00E6301A"/>
    <w:rsid w:val="00E6320F"/>
    <w:rsid w:val="00E633CA"/>
    <w:rsid w:val="00E63478"/>
    <w:rsid w:val="00E634D6"/>
    <w:rsid w:val="00E635AC"/>
    <w:rsid w:val="00E635D7"/>
    <w:rsid w:val="00E636C7"/>
    <w:rsid w:val="00E636FD"/>
    <w:rsid w:val="00E63732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3A9"/>
    <w:rsid w:val="00E66503"/>
    <w:rsid w:val="00E66561"/>
    <w:rsid w:val="00E665AD"/>
    <w:rsid w:val="00E6668D"/>
    <w:rsid w:val="00E66715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67E95"/>
    <w:rsid w:val="00E67F80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4FE4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4A"/>
    <w:rsid w:val="00E7685E"/>
    <w:rsid w:val="00E77025"/>
    <w:rsid w:val="00E77469"/>
    <w:rsid w:val="00E7752A"/>
    <w:rsid w:val="00E77698"/>
    <w:rsid w:val="00E8023E"/>
    <w:rsid w:val="00E80295"/>
    <w:rsid w:val="00E80896"/>
    <w:rsid w:val="00E80DA3"/>
    <w:rsid w:val="00E811C8"/>
    <w:rsid w:val="00E8156A"/>
    <w:rsid w:val="00E81729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494"/>
    <w:rsid w:val="00E8369B"/>
    <w:rsid w:val="00E83905"/>
    <w:rsid w:val="00E83C5F"/>
    <w:rsid w:val="00E84233"/>
    <w:rsid w:val="00E8426A"/>
    <w:rsid w:val="00E848F3"/>
    <w:rsid w:val="00E84A9D"/>
    <w:rsid w:val="00E84D47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A05"/>
    <w:rsid w:val="00E94BF6"/>
    <w:rsid w:val="00E94E46"/>
    <w:rsid w:val="00E94E5C"/>
    <w:rsid w:val="00E95038"/>
    <w:rsid w:val="00E95093"/>
    <w:rsid w:val="00E95209"/>
    <w:rsid w:val="00E95430"/>
    <w:rsid w:val="00E9557B"/>
    <w:rsid w:val="00E95A4D"/>
    <w:rsid w:val="00E96126"/>
    <w:rsid w:val="00E963C9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0ECD"/>
    <w:rsid w:val="00EA14C1"/>
    <w:rsid w:val="00EA1723"/>
    <w:rsid w:val="00EA1781"/>
    <w:rsid w:val="00EA18AF"/>
    <w:rsid w:val="00EA1A80"/>
    <w:rsid w:val="00EA1CE4"/>
    <w:rsid w:val="00EA1E34"/>
    <w:rsid w:val="00EA1EA3"/>
    <w:rsid w:val="00EA1F71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35"/>
    <w:rsid w:val="00EA495E"/>
    <w:rsid w:val="00EA4A7A"/>
    <w:rsid w:val="00EA4AEA"/>
    <w:rsid w:val="00EA4D0F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1E"/>
    <w:rsid w:val="00EA7E41"/>
    <w:rsid w:val="00EB0278"/>
    <w:rsid w:val="00EB073A"/>
    <w:rsid w:val="00EB092F"/>
    <w:rsid w:val="00EB0968"/>
    <w:rsid w:val="00EB0D05"/>
    <w:rsid w:val="00EB0E75"/>
    <w:rsid w:val="00EB0F76"/>
    <w:rsid w:val="00EB103E"/>
    <w:rsid w:val="00EB10DA"/>
    <w:rsid w:val="00EB1347"/>
    <w:rsid w:val="00EB161E"/>
    <w:rsid w:val="00EB20E1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7C5"/>
    <w:rsid w:val="00EB5823"/>
    <w:rsid w:val="00EB5857"/>
    <w:rsid w:val="00EB5C05"/>
    <w:rsid w:val="00EB5F88"/>
    <w:rsid w:val="00EB5FA4"/>
    <w:rsid w:val="00EB63F1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544"/>
    <w:rsid w:val="00EC0FD9"/>
    <w:rsid w:val="00EC1915"/>
    <w:rsid w:val="00EC2379"/>
    <w:rsid w:val="00EC24E6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89"/>
    <w:rsid w:val="00EC3DDC"/>
    <w:rsid w:val="00EC4239"/>
    <w:rsid w:val="00EC46D6"/>
    <w:rsid w:val="00EC47E3"/>
    <w:rsid w:val="00EC4A06"/>
    <w:rsid w:val="00EC4B14"/>
    <w:rsid w:val="00EC4D55"/>
    <w:rsid w:val="00EC4DB7"/>
    <w:rsid w:val="00EC5024"/>
    <w:rsid w:val="00EC5325"/>
    <w:rsid w:val="00EC53E2"/>
    <w:rsid w:val="00EC56A6"/>
    <w:rsid w:val="00EC57A9"/>
    <w:rsid w:val="00EC5B5B"/>
    <w:rsid w:val="00EC5BCB"/>
    <w:rsid w:val="00EC5F60"/>
    <w:rsid w:val="00EC5F63"/>
    <w:rsid w:val="00EC66F8"/>
    <w:rsid w:val="00EC67C4"/>
    <w:rsid w:val="00EC682A"/>
    <w:rsid w:val="00EC6931"/>
    <w:rsid w:val="00EC693B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0BB"/>
    <w:rsid w:val="00ED2109"/>
    <w:rsid w:val="00ED2295"/>
    <w:rsid w:val="00ED248E"/>
    <w:rsid w:val="00ED2AD3"/>
    <w:rsid w:val="00ED2BFA"/>
    <w:rsid w:val="00ED2D61"/>
    <w:rsid w:val="00ED30AD"/>
    <w:rsid w:val="00ED32A0"/>
    <w:rsid w:val="00ED3550"/>
    <w:rsid w:val="00ED3892"/>
    <w:rsid w:val="00ED38DE"/>
    <w:rsid w:val="00ED3BE4"/>
    <w:rsid w:val="00ED3FFD"/>
    <w:rsid w:val="00ED4083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1A1"/>
    <w:rsid w:val="00ED6343"/>
    <w:rsid w:val="00ED6723"/>
    <w:rsid w:val="00ED6770"/>
    <w:rsid w:val="00ED6EF2"/>
    <w:rsid w:val="00ED722A"/>
    <w:rsid w:val="00ED74B3"/>
    <w:rsid w:val="00ED75A9"/>
    <w:rsid w:val="00ED775D"/>
    <w:rsid w:val="00EE022D"/>
    <w:rsid w:val="00EE0350"/>
    <w:rsid w:val="00EE040E"/>
    <w:rsid w:val="00EE0819"/>
    <w:rsid w:val="00EE08E0"/>
    <w:rsid w:val="00EE09A7"/>
    <w:rsid w:val="00EE09B2"/>
    <w:rsid w:val="00EE114C"/>
    <w:rsid w:val="00EE1362"/>
    <w:rsid w:val="00EE1502"/>
    <w:rsid w:val="00EE1541"/>
    <w:rsid w:val="00EE16DE"/>
    <w:rsid w:val="00EE1A01"/>
    <w:rsid w:val="00EE1CBE"/>
    <w:rsid w:val="00EE1CE8"/>
    <w:rsid w:val="00EE1E5E"/>
    <w:rsid w:val="00EE20D3"/>
    <w:rsid w:val="00EE22E4"/>
    <w:rsid w:val="00EE249C"/>
    <w:rsid w:val="00EE2890"/>
    <w:rsid w:val="00EE2B1C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03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5BF"/>
    <w:rsid w:val="00EF1B06"/>
    <w:rsid w:val="00EF1CDD"/>
    <w:rsid w:val="00EF1D9A"/>
    <w:rsid w:val="00EF23AC"/>
    <w:rsid w:val="00EF27A8"/>
    <w:rsid w:val="00EF2827"/>
    <w:rsid w:val="00EF2917"/>
    <w:rsid w:val="00EF2A27"/>
    <w:rsid w:val="00EF2E02"/>
    <w:rsid w:val="00EF366C"/>
    <w:rsid w:val="00EF368C"/>
    <w:rsid w:val="00EF3694"/>
    <w:rsid w:val="00EF39BE"/>
    <w:rsid w:val="00EF3AD4"/>
    <w:rsid w:val="00EF3C93"/>
    <w:rsid w:val="00EF3D27"/>
    <w:rsid w:val="00EF3F4E"/>
    <w:rsid w:val="00EF3F8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18E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E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020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3CA"/>
    <w:rsid w:val="00F0641A"/>
    <w:rsid w:val="00F066C6"/>
    <w:rsid w:val="00F06B17"/>
    <w:rsid w:val="00F06C41"/>
    <w:rsid w:val="00F06D30"/>
    <w:rsid w:val="00F073FE"/>
    <w:rsid w:val="00F077FA"/>
    <w:rsid w:val="00F079B8"/>
    <w:rsid w:val="00F079C2"/>
    <w:rsid w:val="00F101BD"/>
    <w:rsid w:val="00F1046E"/>
    <w:rsid w:val="00F10787"/>
    <w:rsid w:val="00F10AA0"/>
    <w:rsid w:val="00F10AE7"/>
    <w:rsid w:val="00F10E2C"/>
    <w:rsid w:val="00F10E5C"/>
    <w:rsid w:val="00F11029"/>
    <w:rsid w:val="00F11662"/>
    <w:rsid w:val="00F11A34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6F9A"/>
    <w:rsid w:val="00F17199"/>
    <w:rsid w:val="00F17504"/>
    <w:rsid w:val="00F177E3"/>
    <w:rsid w:val="00F17973"/>
    <w:rsid w:val="00F17AA6"/>
    <w:rsid w:val="00F17B69"/>
    <w:rsid w:val="00F17CB3"/>
    <w:rsid w:val="00F20A91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BF6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1BD"/>
    <w:rsid w:val="00F34299"/>
    <w:rsid w:val="00F34850"/>
    <w:rsid w:val="00F34A9B"/>
    <w:rsid w:val="00F34C46"/>
    <w:rsid w:val="00F34F98"/>
    <w:rsid w:val="00F350C2"/>
    <w:rsid w:val="00F354C9"/>
    <w:rsid w:val="00F354CB"/>
    <w:rsid w:val="00F35697"/>
    <w:rsid w:val="00F3569F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669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CFF"/>
    <w:rsid w:val="00F41FD2"/>
    <w:rsid w:val="00F42BC0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5F89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EF8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267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30C2"/>
    <w:rsid w:val="00F64123"/>
    <w:rsid w:val="00F64146"/>
    <w:rsid w:val="00F64AE1"/>
    <w:rsid w:val="00F652F7"/>
    <w:rsid w:val="00F65E05"/>
    <w:rsid w:val="00F65E8D"/>
    <w:rsid w:val="00F65F2B"/>
    <w:rsid w:val="00F661B2"/>
    <w:rsid w:val="00F66267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1AD5"/>
    <w:rsid w:val="00F72C76"/>
    <w:rsid w:val="00F72CD2"/>
    <w:rsid w:val="00F72F12"/>
    <w:rsid w:val="00F72F29"/>
    <w:rsid w:val="00F73062"/>
    <w:rsid w:val="00F733F1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C6D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DB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48C"/>
    <w:rsid w:val="00F8374B"/>
    <w:rsid w:val="00F83762"/>
    <w:rsid w:val="00F83B72"/>
    <w:rsid w:val="00F83C0E"/>
    <w:rsid w:val="00F83DDB"/>
    <w:rsid w:val="00F84863"/>
    <w:rsid w:val="00F84B84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E71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79"/>
    <w:rsid w:val="00F927E8"/>
    <w:rsid w:val="00F928D1"/>
    <w:rsid w:val="00F92A5C"/>
    <w:rsid w:val="00F92C63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34"/>
    <w:rsid w:val="00FA0EB8"/>
    <w:rsid w:val="00FA1345"/>
    <w:rsid w:val="00FA135B"/>
    <w:rsid w:val="00FA14B7"/>
    <w:rsid w:val="00FA1C4F"/>
    <w:rsid w:val="00FA1F40"/>
    <w:rsid w:val="00FA1FF6"/>
    <w:rsid w:val="00FA29B9"/>
    <w:rsid w:val="00FA2A1F"/>
    <w:rsid w:val="00FA2BA9"/>
    <w:rsid w:val="00FA2C52"/>
    <w:rsid w:val="00FA2F8E"/>
    <w:rsid w:val="00FA30D6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252"/>
    <w:rsid w:val="00FB0704"/>
    <w:rsid w:val="00FB0BE6"/>
    <w:rsid w:val="00FB129F"/>
    <w:rsid w:val="00FB1368"/>
    <w:rsid w:val="00FB183F"/>
    <w:rsid w:val="00FB18DA"/>
    <w:rsid w:val="00FB1A91"/>
    <w:rsid w:val="00FB1AA9"/>
    <w:rsid w:val="00FB1CCD"/>
    <w:rsid w:val="00FB241F"/>
    <w:rsid w:val="00FB24D6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5CB"/>
    <w:rsid w:val="00FB56A5"/>
    <w:rsid w:val="00FB57B3"/>
    <w:rsid w:val="00FB59E4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117"/>
    <w:rsid w:val="00FD1376"/>
    <w:rsid w:val="00FD1551"/>
    <w:rsid w:val="00FD1BA5"/>
    <w:rsid w:val="00FD1EF7"/>
    <w:rsid w:val="00FD2A56"/>
    <w:rsid w:val="00FD2C59"/>
    <w:rsid w:val="00FD2F98"/>
    <w:rsid w:val="00FD2FDF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4DB1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E0F"/>
    <w:rsid w:val="00FD6525"/>
    <w:rsid w:val="00FD6563"/>
    <w:rsid w:val="00FD77B8"/>
    <w:rsid w:val="00FE013A"/>
    <w:rsid w:val="00FE05E6"/>
    <w:rsid w:val="00FE09EC"/>
    <w:rsid w:val="00FE0C1B"/>
    <w:rsid w:val="00FE0F51"/>
    <w:rsid w:val="00FE1034"/>
    <w:rsid w:val="00FE130E"/>
    <w:rsid w:val="00FE1DB1"/>
    <w:rsid w:val="00FE1FE9"/>
    <w:rsid w:val="00FE2272"/>
    <w:rsid w:val="00FE253C"/>
    <w:rsid w:val="00FE292F"/>
    <w:rsid w:val="00FE2A52"/>
    <w:rsid w:val="00FE2DA2"/>
    <w:rsid w:val="00FE2DB8"/>
    <w:rsid w:val="00FE2E74"/>
    <w:rsid w:val="00FE2ED8"/>
    <w:rsid w:val="00FE2FB8"/>
    <w:rsid w:val="00FE31FB"/>
    <w:rsid w:val="00FE32FC"/>
    <w:rsid w:val="00FE3499"/>
    <w:rsid w:val="00FE3597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6E2E"/>
    <w:rsid w:val="00FE79E2"/>
    <w:rsid w:val="00FE7CC5"/>
    <w:rsid w:val="00FE7EB7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14A"/>
    <w:rsid w:val="00FF5589"/>
    <w:rsid w:val="00FF5592"/>
    <w:rsid w:val="00FF5594"/>
    <w:rsid w:val="00FF56D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DD9EC9C"/>
  <w15:docId w15:val="{5E4D911C-31D0-4453-8281-4ABDEE99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2F47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,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,TitreProp"/>
    <w:basedOn w:val="Heading1"/>
    <w:next w:val="Normal"/>
    <w:link w:val="Heading2Char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,Headin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5,mh2,Module heading 2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aliases w:val="7,figure title,No#,No digit heading,h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aliases w:val="8,Figure Title,h8,Figure Con't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aliases w:val="Table Title,Stack con't,h9,table title,heading 9,Table Title&#10;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aliases w:val="8 Char,Figure Title Char,h8 Char,Figure Con't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aliases w:val="已访问的超链接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"/>
    <w:basedOn w:val="Normal"/>
    <w:link w:val="ListParagraphChar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35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styleId="Strong">
    <w:name w:val="Strong"/>
    <w:qFormat/>
    <w:rsid w:val="00AC76A8"/>
    <w:rPr>
      <w:b/>
      <w:bCs/>
    </w:rPr>
  </w:style>
  <w:style w:type="character" w:customStyle="1" w:styleId="CommentTextChar">
    <w:name w:val="Comment Text Char"/>
    <w:link w:val="CommentText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qFormat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Heading2Char1">
    <w:name w:val="Heading 2 Char1"/>
    <w:aliases w:val="H2 Char1,h2 Char1,Head2A Char,2 Char,UNDERRUBRIK 1-2 Char,DO NOT USE_h2 Char,h21 Char,H2 Char Char,h2 Char Char,Heading 2 Char Char,Header 2 Char,Header2 Char,22 Char,heading2 Char,2nd level Char,H21 Char,H22 Char,H23 Char,H24 Char"/>
    <w:link w:val="Heading2"/>
    <w:rsid w:val="009C08B9"/>
    <w:rPr>
      <w:rFonts w:ascii="Arial" w:hAnsi="Arial"/>
      <w:sz w:val="32"/>
      <w:lang w:val="en-GB" w:eastAsia="en-US"/>
    </w:rPr>
  </w:style>
  <w:style w:type="paragraph" w:customStyle="1" w:styleId="3">
    <w:name w:val="样式3"/>
    <w:basedOn w:val="Normal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paragraph" w:customStyle="1" w:styleId="2">
    <w:name w:val="样式2"/>
    <w:basedOn w:val="Normal"/>
    <w:link w:val="2Char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character" w:customStyle="1" w:styleId="2Char">
    <w:name w:val="样式2 Char"/>
    <w:link w:val="2"/>
    <w:rsid w:val="00AA09C0"/>
    <w:rPr>
      <w:rFonts w:ascii="Times New Roman" w:eastAsia="SimSu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">
    <w:name w:val="网格型1"/>
    <w:basedOn w:val="TableNormal"/>
    <w:next w:val="TableGrid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Normal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SimSun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Normal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0">
    <w:name w:val="网格型2"/>
    <w:basedOn w:val="TableNormal"/>
    <w:next w:val="TableGrid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TableNormal"/>
    <w:next w:val="TableGrid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next w:val="TableGrid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uiPriority w:val="99"/>
    <w:qFormat/>
    <w:rsid w:val="00E3727A"/>
    <w:pPr>
      <w:numPr>
        <w:numId w:val="10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SimSun" w:hAnsi="Times New Roman"/>
      <w:sz w:val="22"/>
      <w:szCs w:val="22"/>
      <w:lang w:eastAsia="en-US"/>
    </w:rPr>
  </w:style>
  <w:style w:type="table" w:customStyle="1" w:styleId="TableGrid61">
    <w:name w:val="Table Grid61"/>
    <w:basedOn w:val="TableNormal"/>
    <w:uiPriority w:val="39"/>
    <w:qFormat/>
    <w:rsid w:val="007650C6"/>
    <w:pPr>
      <w:spacing w:after="180"/>
    </w:pPr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sid w:val="007650C6"/>
    <w:pPr>
      <w:spacing w:after="180"/>
    </w:pPr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next w:val="TableGrid"/>
    <w:qFormat/>
    <w:rsid w:val="00B30B1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132D40"/>
    <w:pPr>
      <w:numPr>
        <w:numId w:val="13"/>
      </w:numPr>
      <w:spacing w:beforeLines="0" w:before="60" w:afterLines="0" w:after="0"/>
    </w:pPr>
    <w:rPr>
      <w:rFonts w:ascii="Arial" w:hAnsi="Arial"/>
      <w:b/>
      <w:sz w:val="20"/>
      <w:szCs w:val="24"/>
      <w:lang w:eastAsia="en-GB"/>
    </w:rPr>
  </w:style>
  <w:style w:type="character" w:customStyle="1" w:styleId="a">
    <w:name w:val="首标题"/>
    <w:rsid w:val="00CB6126"/>
    <w:rPr>
      <w:rFonts w:ascii="Arial" w:eastAsia="SimSun" w:hAnsi="Arial"/>
      <w:sz w:val="24"/>
      <w:lang w:val="en-US" w:eastAsia="zh-CN" w:bidi="ar-SA"/>
    </w:rPr>
  </w:style>
  <w:style w:type="table" w:customStyle="1" w:styleId="18">
    <w:name w:val="网格型18"/>
    <w:basedOn w:val="TableNormal"/>
    <w:next w:val="TableGrid"/>
    <w:uiPriority w:val="59"/>
    <w:rsid w:val="007A462E"/>
    <w:pPr>
      <w:spacing w:after="180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FD3FE6-3A42-4DD8-A1F0-D664E6B7C6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Griselda WANG</cp:lastModifiedBy>
  <cp:revision>3</cp:revision>
  <cp:lastPrinted>2009-04-22T06:01:00Z</cp:lastPrinted>
  <dcterms:created xsi:type="dcterms:W3CDTF">2024-10-18T03:59:00Z</dcterms:created>
  <dcterms:modified xsi:type="dcterms:W3CDTF">2024-10-18T04:02:00Z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(3)RRISjZvrE9GcSX2IAmZ1/zjgQCPAOxaObkA7QFNULg7wy+U6j6e1K/+gjhfUqjN3TjkBxZRK
ZEpwg71HKiB6xjbTeRDEfwkMnUo3V/qWpgIWNJNmnwHePC/pDNWw/lJotL9i6Lbl/udJgm02
4yBzFUYdEcIIeJA9PMWngjVV20cINoYp5G6cTUsiVCtyGeO5VgaEa4yhejWYxvaLE50SaI5J
u13UOywdsLC5pSV38q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AGJl8Jivz2osqC8FVvRK3MaLco3PqeCxEWjDp7ddn8Z0XKcb//4jo1
ar8jQiqSSCrJcVR0cmKav+7yoFoQIuMOkpBGZ5x8G6/Mio/Sp0fBGa5xOwF/2dSmxmqeCMlI
x+WWqhVxrnzh0fznxAsuLP9HnhGewekAlfH+1dreAHL/73GMbImT+ZatDUk3VnrE8cfVJyGZ
NpEF3q7OSeLuO/YRF71z7umBNmLM+8aMDEw4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vCpJGKTQI8GdrrQhoKz/kbogE4ZDD1fEEPHp
/xdeGxT8hOcNiUmQg1lHQyAGeyMpc6G6xk30wKjfCIekjzJGhPg=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  <property fmtid="{D5CDD505-2E9C-101B-9397-08002B2CF9AE}" pid="27" name="KeyAssetLabel_HuaWei">
    <vt:lpwstr>{3VvtHdxRpjS62kXgYG4AZtx0zN4iZv}</vt:lpwstr>
  </property>
  <property fmtid="{D5CDD505-2E9C-101B-9397-08002B2CF9AE}" pid="28" name="_862901variable_0907_groupIDlong_2010">
    <vt:lpwstr>(1)3VvtHdxRpjS62kXgYG4AZtx0zN4iZv/gg7wPiOdjUYf5X6wTs65yiBtBNI03sTFf9IZeBrKB
VdQ6zdUaH7wY7RI2Yt18uo54QgjnjkHXpt7g9yzefF3MdoXJjEgUQbgG9ZfjpmQNSKskYA5A
bDzq8qfh79i7pvBxonKm1b0ygtc=</vt:lpwstr>
  </property>
</Properties>
</file>